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CE0424" w:rsidRDefault="00E4790F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 w:rsidR="00233617">
        <w:t>M</w:t>
      </w:r>
      <w:bookmarkStart w:id="0" w:name="_GoBack"/>
      <w:bookmarkEnd w:id="0"/>
      <w:r w:rsidR="00F20398">
        <w:t xml:space="preserve">eeting </w:t>
      </w:r>
      <w:r w:rsidRPr="00CE0424">
        <w:t>#</w:t>
      </w:r>
      <w:r>
        <w:t>8</w:t>
      </w:r>
      <w:r w:rsidR="007B12C9">
        <w:t>7</w:t>
      </w:r>
      <w:r w:rsidR="00E90E49" w:rsidRPr="00CE0424">
        <w:tab/>
      </w:r>
      <w:r w:rsidR="000C7674" w:rsidRPr="000C7674">
        <w:rPr>
          <w:sz w:val="32"/>
          <w:szCs w:val="32"/>
        </w:rPr>
        <w:t>R1-161110</w:t>
      </w:r>
      <w:r w:rsidR="00770DFB">
        <w:rPr>
          <w:sz w:val="32"/>
          <w:szCs w:val="32"/>
        </w:rPr>
        <w:t>1</w:t>
      </w:r>
    </w:p>
    <w:p w:rsidR="00F20398" w:rsidRDefault="00F20398" w:rsidP="00F203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2016</w:t>
      </w:r>
    </w:p>
    <w:p w:rsidR="00E90E49" w:rsidRPr="00CE0424" w:rsidRDefault="00E90E49" w:rsidP="00357380">
      <w:pPr>
        <w:pStyle w:val="3GPPHeader"/>
      </w:pPr>
    </w:p>
    <w:p w:rsidR="00E90E49" w:rsidRPr="00FD3FB3" w:rsidRDefault="00E90E49" w:rsidP="00311702">
      <w:pPr>
        <w:pStyle w:val="3GPPHeader"/>
        <w:rPr>
          <w:sz w:val="22"/>
          <w:szCs w:val="22"/>
          <w:lang w:val="en-US"/>
        </w:rPr>
      </w:pPr>
      <w:r w:rsidRPr="00FD3FB3">
        <w:rPr>
          <w:sz w:val="22"/>
          <w:szCs w:val="22"/>
          <w:lang w:val="en-US"/>
        </w:rPr>
        <w:t>Agenda Item:</w:t>
      </w:r>
      <w:r w:rsidRPr="00FD3FB3">
        <w:rPr>
          <w:sz w:val="22"/>
          <w:szCs w:val="22"/>
          <w:lang w:val="en-US"/>
        </w:rPr>
        <w:tab/>
      </w:r>
      <w:r w:rsidR="000C7674">
        <w:rPr>
          <w:sz w:val="22"/>
          <w:szCs w:val="22"/>
          <w:lang w:val="en-US"/>
        </w:rPr>
        <w:t>6.2.8</w:t>
      </w:r>
      <w:r w:rsidR="007B12C9" w:rsidRPr="007B12C9">
        <w:rPr>
          <w:sz w:val="22"/>
          <w:szCs w:val="22"/>
          <w:lang w:val="en-US"/>
        </w:rPr>
        <w:t>.2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:rsidR="00E90E49" w:rsidRPr="00CE0424" w:rsidRDefault="003D3C45" w:rsidP="00E8264D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70DFB" w:rsidRPr="00E76B0D">
        <w:rPr>
          <w:sz w:val="22"/>
          <w:szCs w:val="22"/>
        </w:rPr>
        <w:t>Search space and DCI design for multicast for FeMTC</w:t>
      </w:r>
    </w:p>
    <w:p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E4790F" w:rsidRPr="00E4790F">
        <w:rPr>
          <w:sz w:val="22"/>
          <w:szCs w:val="22"/>
        </w:rPr>
        <w:t xml:space="preserve">Discussion and </w:t>
      </w:r>
      <w:r w:rsidRPr="00E4790F">
        <w:rPr>
          <w:sz w:val="22"/>
          <w:szCs w:val="22"/>
        </w:rPr>
        <w:t>Decision</w:t>
      </w:r>
    </w:p>
    <w:p w:rsidR="00E90E49" w:rsidRDefault="00E90E49" w:rsidP="00CE0424">
      <w:pPr>
        <w:pStyle w:val="Heading1"/>
      </w:pPr>
      <w:r w:rsidRPr="00CE0424">
        <w:t>Introduction</w:t>
      </w:r>
    </w:p>
    <w:p w:rsidR="00E5318C" w:rsidRDefault="00E5318C" w:rsidP="00E5318C">
      <w:pPr>
        <w:pStyle w:val="BodyText"/>
      </w:pPr>
      <w:r>
        <w:t xml:space="preserve">In the Rel-14 work item (WI) on “Further enhanced MTC for LTE” </w:t>
      </w:r>
      <w:r>
        <w:fldChar w:fldCharType="begin"/>
      </w:r>
      <w:r>
        <w:instrText xml:space="preserve"> REF _Ref455671457 \r \h </w:instrText>
      </w:r>
      <w:r>
        <w:fldChar w:fldCharType="separate"/>
      </w:r>
      <w:r w:rsidR="00CA5EF3">
        <w:t>[1]</w:t>
      </w:r>
      <w:r>
        <w:fldChar w:fldCharType="end"/>
      </w:r>
      <w:r>
        <w:t xml:space="preserve"> one of the WI objectives is the following:</w:t>
      </w:r>
    </w:p>
    <w:p w:rsidR="00E5318C" w:rsidRPr="0019791C" w:rsidRDefault="00E5318C" w:rsidP="00E5318C">
      <w:pPr>
        <w:numPr>
          <w:ilvl w:val="0"/>
          <w:numId w:val="27"/>
        </w:numPr>
        <w:adjustRightInd/>
        <w:spacing w:after="0"/>
        <w:ind w:left="567" w:hanging="207"/>
        <w:jc w:val="left"/>
        <w:textAlignment w:val="auto"/>
        <w:rPr>
          <w:lang w:val="en-US"/>
        </w:rPr>
      </w:pPr>
      <w:r w:rsidRPr="0019791C">
        <w:rPr>
          <w:lang w:val="en-US"/>
        </w:rPr>
        <w:t>Extend Rel-13 SC-PTM to support multicast downlink transmission (e.g. firmware or software updates, group message delivery)</w:t>
      </w:r>
    </w:p>
    <w:p w:rsidR="00E5318C" w:rsidRPr="0019791C" w:rsidRDefault="00E5318C" w:rsidP="00E5318C">
      <w:pPr>
        <w:numPr>
          <w:ilvl w:val="0"/>
          <w:numId w:val="27"/>
        </w:numPr>
        <w:adjustRightInd/>
        <w:spacing w:after="0"/>
        <w:ind w:left="567" w:hanging="207"/>
        <w:jc w:val="left"/>
        <w:textAlignment w:val="auto"/>
        <w:rPr>
          <w:lang w:val="en-US"/>
        </w:rPr>
      </w:pPr>
      <w:r w:rsidRPr="0019791C">
        <w:rPr>
          <w:lang w:val="en-US"/>
        </w:rPr>
        <w:t>Introduction of necessary enhancements to support narrowband operation, e.g. support of MPDCCH, and coverage enhancement, e.g. repetitions</w:t>
      </w:r>
    </w:p>
    <w:p w:rsidR="00E4790F" w:rsidRPr="00E5318C" w:rsidRDefault="00E4790F" w:rsidP="00E4790F">
      <w:pPr>
        <w:adjustRightInd/>
        <w:spacing w:after="0"/>
        <w:ind w:left="720"/>
        <w:textAlignment w:val="auto"/>
        <w:rPr>
          <w:rFonts w:ascii="Calibri" w:hAnsi="Calibri"/>
          <w:sz w:val="22"/>
          <w:szCs w:val="22"/>
          <w:lang w:val="en-US"/>
        </w:rPr>
      </w:pPr>
    </w:p>
    <w:p w:rsidR="00E4790F" w:rsidRDefault="00E4790F" w:rsidP="00E4790F">
      <w:pPr>
        <w:pStyle w:val="BodyText"/>
      </w:pPr>
      <w:r>
        <w:t>A general discussion of SC-PTM can be found in</w:t>
      </w:r>
      <w:r w:rsidR="00B43EEE">
        <w:t xml:space="preserve"> </w:t>
      </w:r>
      <w:r w:rsidR="00B43EEE">
        <w:fldChar w:fldCharType="begin"/>
      </w:r>
      <w:r w:rsidR="00B43EEE">
        <w:instrText xml:space="preserve"> REF _Ref465668802 \r \h </w:instrText>
      </w:r>
      <w:r w:rsidR="00B43EEE">
        <w:fldChar w:fldCharType="separate"/>
      </w:r>
      <w:r w:rsidR="00CA5EF3">
        <w:t>[2]</w:t>
      </w:r>
      <w:r w:rsidR="00B43EEE">
        <w:fldChar w:fldCharType="end"/>
      </w:r>
      <w:r w:rsidR="00B43EEE">
        <w:t>.</w:t>
      </w:r>
      <w:r>
        <w:t xml:space="preserve"> In RAN1#86</w:t>
      </w:r>
      <w:r w:rsidR="00E64C0F">
        <w:t>bis</w:t>
      </w:r>
      <w:r>
        <w:t xml:space="preserve"> meeting, regarding Multi</w:t>
      </w:r>
      <w:r w:rsidR="00155B85">
        <w:t>cast, the followings are agreed</w:t>
      </w:r>
      <w:r>
        <w:t>:</w:t>
      </w:r>
    </w:p>
    <w:p w:rsidR="00B43EEE" w:rsidRDefault="00B43EEE" w:rsidP="00B43EEE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Max channel bandwidth and max TBS for </w:t>
      </w:r>
      <w:r w:rsidRPr="007669E1">
        <w:rPr>
          <w:rFonts w:eastAsia="MS Mincho"/>
          <w:b/>
          <w:lang w:eastAsia="ja-JP"/>
        </w:rPr>
        <w:t>SC-MTCH</w:t>
      </w:r>
      <w:r>
        <w:rPr>
          <w:rFonts w:eastAsia="MS Mincho"/>
          <w:lang w:eastAsia="ja-JP"/>
        </w:rPr>
        <w:t xml:space="preserve"> PDSCH transmission to BL/CE UEs:</w:t>
      </w:r>
    </w:p>
    <w:p w:rsidR="00B43EEE" w:rsidRDefault="00B43EEE" w:rsidP="00B43EEE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8B6BA2">
        <w:rPr>
          <w:rFonts w:eastAsia="MS Mincho"/>
          <w:b/>
          <w:lang w:eastAsia="ja-JP"/>
        </w:rPr>
        <w:t>Option 1:</w:t>
      </w:r>
      <w:r>
        <w:rPr>
          <w:rFonts w:eastAsia="MS Mincho"/>
          <w:lang w:eastAsia="ja-JP"/>
        </w:rPr>
        <w:t xml:space="preserve"> According to Rel-13 Cat-M1 limitations (i.e. 6 PRBs and 1000 bits)</w:t>
      </w:r>
    </w:p>
    <w:p w:rsidR="00B43EEE" w:rsidRDefault="00B43EEE" w:rsidP="00B43EEE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8B6BA2">
        <w:rPr>
          <w:rFonts w:eastAsia="MS Mincho"/>
          <w:b/>
          <w:lang w:eastAsia="ja-JP"/>
        </w:rPr>
        <w:t>Option 2:</w:t>
      </w:r>
      <w:r>
        <w:rPr>
          <w:rFonts w:eastAsia="MS Mincho"/>
          <w:lang w:eastAsia="ja-JP"/>
        </w:rPr>
        <w:t xml:space="preserve"> Configurable per SC-MTCH (with minimum maximum values of 6 PRBs and 1000 bits)</w:t>
      </w:r>
    </w:p>
    <w:p w:rsidR="00B43EEE" w:rsidRDefault="00B43EEE" w:rsidP="00B43EEE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Max channel bandwidth and max TBS for </w:t>
      </w:r>
      <w:r w:rsidRPr="007669E1">
        <w:rPr>
          <w:rFonts w:eastAsia="MS Mincho"/>
          <w:b/>
          <w:lang w:eastAsia="ja-JP"/>
        </w:rPr>
        <w:t>SC-MCCH</w:t>
      </w:r>
      <w:r>
        <w:rPr>
          <w:rFonts w:eastAsia="MS Mincho"/>
          <w:lang w:eastAsia="ja-JP"/>
        </w:rPr>
        <w:t xml:space="preserve"> PDSCH transmission to BL/CE UEs:</w:t>
      </w:r>
    </w:p>
    <w:p w:rsidR="00B43EEE" w:rsidRDefault="00B43EEE" w:rsidP="00B43EEE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8B6BA2">
        <w:rPr>
          <w:rFonts w:eastAsia="MS Mincho"/>
          <w:b/>
          <w:lang w:eastAsia="ja-JP"/>
        </w:rPr>
        <w:t>Option A:</w:t>
      </w:r>
      <w:r>
        <w:rPr>
          <w:rFonts w:eastAsia="MS Mincho"/>
          <w:lang w:eastAsia="ja-JP"/>
        </w:rPr>
        <w:t xml:space="preserve"> According to Rel-13 Cat-M1 limitations (i.e. 6 PRBs and 1000 bits)</w:t>
      </w:r>
    </w:p>
    <w:p w:rsidR="00B43EEE" w:rsidRDefault="00B43EEE" w:rsidP="00B43EEE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8B6BA2">
        <w:rPr>
          <w:rFonts w:eastAsia="MS Mincho"/>
          <w:b/>
          <w:lang w:eastAsia="ja-JP"/>
        </w:rPr>
        <w:t>Option B:</w:t>
      </w:r>
      <w:r>
        <w:rPr>
          <w:rFonts w:eastAsia="MS Mincho"/>
          <w:lang w:eastAsia="ja-JP"/>
        </w:rPr>
        <w:t xml:space="preserve"> Configurable per SC-MCCH (with minimum maximum values of 6 PRBs and 1000 bits)</w:t>
      </w:r>
    </w:p>
    <w:p w:rsidR="00B43EEE" w:rsidRDefault="00B43EEE" w:rsidP="00B43EEE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From physical layer point of view,</w:t>
      </w:r>
    </w:p>
    <w:p w:rsidR="00B43EEE" w:rsidRDefault="00B43EEE" w:rsidP="00B43EEE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All four options are feasible.</w:t>
      </w:r>
    </w:p>
    <w:p w:rsidR="00B43EEE" w:rsidRDefault="00B43EEE" w:rsidP="00B43EEE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Option 2 may have performance benefits over Option 1.</w:t>
      </w:r>
    </w:p>
    <w:p w:rsidR="00B43EEE" w:rsidRPr="003C0E89" w:rsidRDefault="00B43EEE" w:rsidP="00B43EEE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C0E89">
        <w:rPr>
          <w:rFonts w:eastAsia="MS Mincho"/>
          <w:lang w:val="en-US" w:eastAsia="ja-JP"/>
        </w:rPr>
        <w:t xml:space="preserve">The maximum number of on-going SC-MTCHs supported by SC-MCCH is reduced compared to LTE. </w:t>
      </w:r>
    </w:p>
    <w:p w:rsidR="00B43EEE" w:rsidRPr="003C0E89" w:rsidRDefault="00B43EEE" w:rsidP="00B43EEE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sv-SE" w:eastAsia="ja-JP"/>
        </w:rPr>
      </w:pPr>
      <w:r w:rsidRPr="003C0E89">
        <w:rPr>
          <w:rFonts w:eastAsia="MS Mincho"/>
          <w:lang w:eastAsia="ja-JP"/>
        </w:rPr>
        <w:t>Send LS to RAN2 to</w:t>
      </w:r>
    </w:p>
    <w:p w:rsidR="00B43EEE" w:rsidRPr="003C0E89" w:rsidRDefault="00B43EEE" w:rsidP="00B43EEE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C0E89">
        <w:rPr>
          <w:rFonts w:eastAsia="MS Mincho"/>
          <w:lang w:eastAsia="ja-JP"/>
        </w:rPr>
        <w:t xml:space="preserve">Inform RAN2 that RAN1 assumes the maximum </w:t>
      </w:r>
      <w:r w:rsidRPr="003C0E89">
        <w:rPr>
          <w:rFonts w:eastAsia="MS Mincho"/>
          <w:lang w:val="en-US" w:eastAsia="ja-JP"/>
        </w:rPr>
        <w:t>number of on-going SC-MTCHs supported by SC-MCCH is reduced compared to LTE</w:t>
      </w:r>
    </w:p>
    <w:p w:rsidR="00B43EEE" w:rsidRPr="003C0E89" w:rsidRDefault="00B43EEE" w:rsidP="00B43EEE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C0E89">
        <w:rPr>
          <w:rFonts w:eastAsia="MS Mincho"/>
          <w:lang w:eastAsia="ja-JP"/>
        </w:rPr>
        <w:t xml:space="preserve">Request RAN2 to inform RAN1 of the maximum number of </w:t>
      </w:r>
      <w:r w:rsidRPr="003C0E89">
        <w:rPr>
          <w:rFonts w:eastAsia="MS Mincho"/>
          <w:lang w:val="en-US" w:eastAsia="ja-JP"/>
        </w:rPr>
        <w:t>on-going SC-MTCHs supported by SC-MCCH in FeMTC.</w:t>
      </w:r>
    </w:p>
    <w:p w:rsidR="00B43EEE" w:rsidRPr="00D941F5" w:rsidRDefault="00B43EEE" w:rsidP="00B43EEE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C0E89">
        <w:rPr>
          <w:rFonts w:eastAsia="MS Mincho"/>
          <w:lang w:val="en-US" w:eastAsia="ja-JP"/>
        </w:rPr>
        <w:t>Request RAN2 to inform RAN1 whether and how segmentation of SC-MCCH will be supported in Rel-14.</w:t>
      </w:r>
    </w:p>
    <w:p w:rsidR="00B43EEE" w:rsidRPr="003C0E89" w:rsidRDefault="00B43EEE" w:rsidP="00B43EEE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C0E89">
        <w:rPr>
          <w:rFonts w:eastAsia="MS Mincho"/>
          <w:lang w:val="en-US" w:eastAsia="ja-JP"/>
        </w:rPr>
        <w:t>For the s</w:t>
      </w:r>
      <w:r>
        <w:rPr>
          <w:rFonts w:eastAsia="MS Mincho"/>
          <w:lang w:val="en-US" w:eastAsia="ja-JP"/>
        </w:rPr>
        <w:t>earch space scheduling SC-MCCH</w:t>
      </w:r>
    </w:p>
    <w:p w:rsidR="00B43EEE" w:rsidRPr="003C0E89" w:rsidRDefault="00B43EEE" w:rsidP="00B43EEE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C0E89">
        <w:rPr>
          <w:rFonts w:eastAsia="MS Mincho"/>
          <w:lang w:val="en-US" w:eastAsia="ja-JP"/>
        </w:rPr>
        <w:t xml:space="preserve">UE monitoring of blind decoding candidates is based on FFS: Type1-CSS or Type2-CSS </w:t>
      </w:r>
      <w:r w:rsidRPr="003C0E89">
        <w:rPr>
          <w:rFonts w:eastAsia="MS Mincho"/>
          <w:lang w:eastAsia="ja-JP"/>
        </w:rPr>
        <w:t>for MPDCCH</w:t>
      </w:r>
    </w:p>
    <w:p w:rsidR="00B43EEE" w:rsidRPr="003C0E89" w:rsidRDefault="00B43EEE" w:rsidP="00B43EEE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Rmax, and G values </w:t>
      </w:r>
      <w:r w:rsidRPr="003C0E89">
        <w:rPr>
          <w:rFonts w:eastAsia="MS Mincho"/>
          <w:lang w:val="en-US" w:eastAsia="ja-JP"/>
        </w:rPr>
        <w:t>are configured per SC-MCCH by higher layers</w:t>
      </w:r>
    </w:p>
    <w:p w:rsidR="00B43EEE" w:rsidRPr="003C0E89" w:rsidRDefault="00B43EEE" w:rsidP="00B43EEE">
      <w:pPr>
        <w:numPr>
          <w:ilvl w:val="2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C0E89">
        <w:rPr>
          <w:rFonts w:eastAsia="MS Mincho"/>
          <w:lang w:val="en-US" w:eastAsia="ja-JP"/>
        </w:rPr>
        <w:t xml:space="preserve">FFS the configuration of other parameters, e.g., narrowband. </w:t>
      </w:r>
    </w:p>
    <w:p w:rsidR="00B43EEE" w:rsidRPr="0091366C" w:rsidRDefault="00B43EEE" w:rsidP="00B43EEE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1366C">
        <w:rPr>
          <w:rFonts w:eastAsia="MS Mincho"/>
          <w:lang w:eastAsia="ja-JP"/>
        </w:rPr>
        <w:t>Frequency hopping is supported in multicast to BL/CE UEs</w:t>
      </w:r>
      <w:r>
        <w:rPr>
          <w:rFonts w:eastAsia="MS Mincho"/>
          <w:lang w:eastAsia="ja-JP"/>
        </w:rPr>
        <w:t xml:space="preserve"> at least for max PDSCH channel bandwidth of 6 PRBs</w:t>
      </w:r>
      <w:r w:rsidRPr="0091366C">
        <w:rPr>
          <w:rFonts w:eastAsia="MS Mincho"/>
          <w:lang w:eastAsia="ja-JP"/>
        </w:rPr>
        <w:t>.</w:t>
      </w:r>
    </w:p>
    <w:p w:rsidR="00B43EEE" w:rsidRPr="004117B2" w:rsidRDefault="00B43EEE" w:rsidP="00B43EEE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1366C">
        <w:rPr>
          <w:rFonts w:eastAsia="MS Mincho"/>
          <w:lang w:eastAsia="ja-JP"/>
        </w:rPr>
        <w:t>FFS whether the frequency hopping is controlled by the same SIB parameters as other DL transmissions or by sepa</w:t>
      </w:r>
      <w:r>
        <w:rPr>
          <w:rFonts w:eastAsia="MS Mincho"/>
          <w:lang w:eastAsia="ja-JP"/>
        </w:rPr>
        <w:t>rate SIB parameters and/or DCI</w:t>
      </w:r>
    </w:p>
    <w:p w:rsidR="00EF3CB1" w:rsidRPr="00B43EEE" w:rsidRDefault="00EF3CB1" w:rsidP="00EF3CB1">
      <w:pPr>
        <w:overflowPunct/>
        <w:autoSpaceDE/>
        <w:autoSpaceDN/>
        <w:adjustRightInd/>
        <w:spacing w:after="0"/>
        <w:ind w:left="360"/>
        <w:jc w:val="left"/>
        <w:textAlignment w:val="auto"/>
        <w:rPr>
          <w:lang w:eastAsia="ja-JP"/>
        </w:rPr>
      </w:pPr>
    </w:p>
    <w:p w:rsidR="00E4790F" w:rsidRDefault="00E4790F" w:rsidP="00E4790F">
      <w:pPr>
        <w:pStyle w:val="BodyText"/>
      </w:pPr>
      <w:r>
        <w:rPr>
          <w:lang w:val="en-US"/>
        </w:rPr>
        <w:t>In RAN2#95</w:t>
      </w:r>
      <w:r w:rsidR="00EF3CB1">
        <w:rPr>
          <w:lang w:val="en-US"/>
        </w:rPr>
        <w:t>bis</w:t>
      </w:r>
      <w:r>
        <w:rPr>
          <w:lang w:val="en-US"/>
        </w:rPr>
        <w:t xml:space="preserve"> meeting, </w:t>
      </w:r>
      <w:r>
        <w:t>regarding Multi</w:t>
      </w:r>
      <w:r w:rsidR="00155B85">
        <w:t>cast, the followings are agreed</w:t>
      </w:r>
      <w:r>
        <w:t>:</w:t>
      </w:r>
    </w:p>
    <w:p w:rsidR="00EF3CB1" w:rsidRDefault="00EF3CB1" w:rsidP="00EF3CB1">
      <w:pPr>
        <w:numPr>
          <w:ilvl w:val="0"/>
          <w:numId w:val="37"/>
        </w:numPr>
      </w:pPr>
      <w:r>
        <w:t>R2 expect that RAN1 specifies physical layer coverage enhancement methods e.g. repetitions, power boosting etc</w:t>
      </w:r>
    </w:p>
    <w:p w:rsidR="00EF3CB1" w:rsidRDefault="00EF3CB1" w:rsidP="00EF3CB1">
      <w:pPr>
        <w:numPr>
          <w:ilvl w:val="0"/>
          <w:numId w:val="37"/>
        </w:numPr>
      </w:pPr>
      <w:r>
        <w:lastRenderedPageBreak/>
        <w:t>FFS if we have CE levels definition for SC-PTM</w:t>
      </w:r>
    </w:p>
    <w:p w:rsidR="00EF3CB1" w:rsidRDefault="00EF3CB1" w:rsidP="00EF3CB1">
      <w:pPr>
        <w:numPr>
          <w:ilvl w:val="0"/>
          <w:numId w:val="37"/>
        </w:numPr>
      </w:pPr>
      <w:r>
        <w:t xml:space="preserve">UE need to know whether to attempt to receive a SC-PTM transmission or not, based on the UE radio conditions vs. the expected coverage of the SC-PTM transmission. FFS if the UE can do this based on knowing MCS and repetitions </w:t>
      </w:r>
    </w:p>
    <w:p w:rsidR="00EF3CB1" w:rsidRDefault="00EF3CB1" w:rsidP="00EF3CB1">
      <w:pPr>
        <w:numPr>
          <w:ilvl w:val="0"/>
          <w:numId w:val="37"/>
        </w:numPr>
      </w:pPr>
      <w:r>
        <w:t>Different multicast services may have different coverage enhancement levels, which should be configurable depending on the need for a particular coverage enhancement for that service.</w:t>
      </w:r>
    </w:p>
    <w:p w:rsidR="00EF3CB1" w:rsidRDefault="00EF3CB1" w:rsidP="00EF3CB1">
      <w:pPr>
        <w:numPr>
          <w:ilvl w:val="0"/>
          <w:numId w:val="37"/>
        </w:numPr>
      </w:pPr>
      <w:r>
        <w:t>The number of L1-combinable repetitions for multicast service is decided together with MCS selection in the eNB.</w:t>
      </w:r>
    </w:p>
    <w:p w:rsidR="00EF3CB1" w:rsidRPr="00EF3CB1" w:rsidRDefault="00EF3CB1" w:rsidP="00EF3CB1">
      <w:pPr>
        <w:numPr>
          <w:ilvl w:val="0"/>
          <w:numId w:val="37"/>
        </w:numPr>
      </w:pPr>
      <w:r w:rsidRPr="00EF3CB1">
        <w:t xml:space="preserve">In Rel-14 we will not have a solution with feedback. </w:t>
      </w:r>
    </w:p>
    <w:p w:rsidR="00EF3CB1" w:rsidRPr="00EF3CB1" w:rsidRDefault="00EF3CB1" w:rsidP="00EF3CB1">
      <w:pPr>
        <w:numPr>
          <w:ilvl w:val="0"/>
          <w:numId w:val="37"/>
        </w:numPr>
      </w:pPr>
      <w:r w:rsidRPr="00EF3CB1">
        <w:t>We don’t spend effort to introduce assistance from UE for SC-PTM CE level control in Rel-14</w:t>
      </w:r>
    </w:p>
    <w:p w:rsidR="00EF3CB1" w:rsidRDefault="00EF3CB1" w:rsidP="00EF3CB1">
      <w:pPr>
        <w:numPr>
          <w:ilvl w:val="0"/>
          <w:numId w:val="37"/>
        </w:numPr>
      </w:pPr>
      <w:r>
        <w:t xml:space="preserve">SC-MCCH for </w:t>
      </w:r>
      <w:r w:rsidR="007950A1">
        <w:t>F</w:t>
      </w:r>
      <w:r>
        <w:t xml:space="preserve">eMTC and NB-IoT is scheduled dynamically. </w:t>
      </w:r>
    </w:p>
    <w:p w:rsidR="00EF3CB1" w:rsidRDefault="00EF3CB1" w:rsidP="00EF3CB1">
      <w:pPr>
        <w:numPr>
          <w:ilvl w:val="0"/>
          <w:numId w:val="37"/>
        </w:numPr>
      </w:pPr>
      <w:r>
        <w:t>We assume we need to support large values for SC-MCCH modification period, repetition period. Exact values FFS</w:t>
      </w:r>
    </w:p>
    <w:p w:rsidR="00EF3CB1" w:rsidRDefault="00EF3CB1" w:rsidP="00EF3CB1">
      <w:pPr>
        <w:numPr>
          <w:ilvl w:val="0"/>
          <w:numId w:val="37"/>
        </w:numPr>
      </w:pPr>
      <w:r>
        <w:t xml:space="preserve">RAN2 assumes that direct </w:t>
      </w:r>
      <w:r w:rsidR="00C34BC2">
        <w:t>i</w:t>
      </w:r>
      <w:r>
        <w:t xml:space="preserve">ndication or similar mechanism (that provides information in DCI) can be used for SC-MCCH change notification. RNTI is FFS. </w:t>
      </w:r>
    </w:p>
    <w:p w:rsidR="00EF3CB1" w:rsidRDefault="00EF3CB1" w:rsidP="00EF3CB1">
      <w:pPr>
        <w:numPr>
          <w:ilvl w:val="0"/>
          <w:numId w:val="37"/>
        </w:numPr>
      </w:pPr>
      <w:r>
        <w:t>SIB20 indicate the carrier for SC-MCCH, and SC-MCCH indicate the carrier for MTCH. FFS if there can be multiple SC-MCCH</w:t>
      </w:r>
    </w:p>
    <w:p w:rsidR="00EF3CB1" w:rsidRDefault="00EF3CB1" w:rsidP="00EF3CB1">
      <w:pPr>
        <w:numPr>
          <w:ilvl w:val="0"/>
          <w:numId w:val="37"/>
        </w:numPr>
      </w:pPr>
      <w:r>
        <w:t>FFS whether we enhance service continuity information</w:t>
      </w:r>
    </w:p>
    <w:p w:rsidR="00EF3CB1" w:rsidRDefault="00EF3CB1" w:rsidP="00EF3CB1">
      <w:pPr>
        <w:numPr>
          <w:ilvl w:val="0"/>
          <w:numId w:val="37"/>
        </w:numPr>
      </w:pPr>
      <w:r>
        <w:t>FFS whether RAN-level start/stop time information is introduced.</w:t>
      </w:r>
    </w:p>
    <w:p w:rsidR="00EF3CB1" w:rsidRPr="00EF3CB1" w:rsidRDefault="00EF3CB1" w:rsidP="00EF3CB1">
      <w:pPr>
        <w:numPr>
          <w:ilvl w:val="0"/>
          <w:numId w:val="37"/>
        </w:numPr>
      </w:pPr>
      <w:r w:rsidRPr="00EF3CB1">
        <w:t xml:space="preserve">We will attempt to optimize start and stop conditions of DRX timers for SC-MTCH. Details FFS. </w:t>
      </w:r>
    </w:p>
    <w:p w:rsidR="00EF3CB1" w:rsidRDefault="00EF3CB1" w:rsidP="00EF3CB1">
      <w:pPr>
        <w:numPr>
          <w:ilvl w:val="0"/>
          <w:numId w:val="37"/>
        </w:numPr>
      </w:pPr>
      <w:r>
        <w:t>We consider to make the following agreement (working assumption for now):</w:t>
      </w:r>
    </w:p>
    <w:p w:rsidR="00EF3CB1" w:rsidRDefault="00EF3CB1" w:rsidP="00EF3CB1">
      <w:pPr>
        <w:numPr>
          <w:ilvl w:val="1"/>
          <w:numId w:val="37"/>
        </w:numPr>
      </w:pPr>
      <w:r>
        <w:tab/>
        <w:t>MT (paging) vs. SC-PTM: MT (Paging) has higher priority than SC-PTM</w:t>
      </w:r>
    </w:p>
    <w:p w:rsidR="00EF3CB1" w:rsidRDefault="00EF3CB1" w:rsidP="00EF3CB1">
      <w:pPr>
        <w:numPr>
          <w:ilvl w:val="1"/>
          <w:numId w:val="37"/>
        </w:numPr>
      </w:pPr>
      <w:r>
        <w:tab/>
        <w:t>MO (except signalling) vs SC-PTM: UE implementation</w:t>
      </w:r>
    </w:p>
    <w:p w:rsidR="00EF3CB1" w:rsidRDefault="00EF3CB1" w:rsidP="00EF3CB1">
      <w:pPr>
        <w:numPr>
          <w:ilvl w:val="1"/>
          <w:numId w:val="37"/>
        </w:numPr>
      </w:pPr>
      <w:r>
        <w:tab/>
        <w:t xml:space="preserve">MO signalling vs SC-PTM: MO signalling has priority. </w:t>
      </w:r>
    </w:p>
    <w:p w:rsidR="00EF3CB1" w:rsidRPr="00EF3CB1" w:rsidRDefault="00EF3CB1" w:rsidP="00EF3CB1">
      <w:pPr>
        <w:numPr>
          <w:ilvl w:val="0"/>
          <w:numId w:val="37"/>
        </w:numPr>
      </w:pPr>
      <w:r w:rsidRPr="00EF3CB1">
        <w:t>We will make enhancements that are applicable to NB-</w:t>
      </w:r>
      <w:r w:rsidR="007950A1">
        <w:t>I</w:t>
      </w:r>
      <w:r w:rsidRPr="00EF3CB1">
        <w:t xml:space="preserve">oT and / or </w:t>
      </w:r>
      <w:r w:rsidR="007950A1">
        <w:t>F</w:t>
      </w:r>
      <w:r w:rsidRPr="00EF3CB1">
        <w:t>eMTC EC (where we currently do ranking). The exact solution is FFS.</w:t>
      </w:r>
    </w:p>
    <w:p w:rsidR="00EF3CB1" w:rsidRDefault="00EF3CB1" w:rsidP="00EF3CB1">
      <w:pPr>
        <w:numPr>
          <w:ilvl w:val="0"/>
          <w:numId w:val="37"/>
        </w:numPr>
      </w:pPr>
      <w:r w:rsidRPr="00EF3CB1">
        <w:t xml:space="preserve">SC-PTM is supported only in IDLE also for </w:t>
      </w:r>
      <w:r w:rsidR="007950A1">
        <w:t>F</w:t>
      </w:r>
      <w:r w:rsidRPr="00EF3CB1">
        <w:t xml:space="preserve">eMTC </w:t>
      </w:r>
    </w:p>
    <w:p w:rsidR="00155B85" w:rsidRDefault="00EF3CB1" w:rsidP="00155B85">
      <w:r>
        <w:t xml:space="preserve">Based on the current progress of the multicast study, in this contribution we discussion some of remaining issuing from L1 perspective. </w:t>
      </w:r>
    </w:p>
    <w:p w:rsidR="00EF3CB1" w:rsidRDefault="004000E8" w:rsidP="00FB2463">
      <w:pPr>
        <w:pStyle w:val="Heading1"/>
      </w:pPr>
      <w:bookmarkStart w:id="1" w:name="_Ref178064866"/>
      <w:r w:rsidRPr="00CE0424">
        <w:t>Discussio</w:t>
      </w:r>
      <w:bookmarkEnd w:id="1"/>
      <w:r w:rsidR="00DD3ABD">
        <w:t>n</w:t>
      </w:r>
    </w:p>
    <w:p w:rsidR="00480F4F" w:rsidRDefault="00480F4F" w:rsidP="00480F4F">
      <w:pPr>
        <w:pStyle w:val="Heading2"/>
      </w:pPr>
      <w:r>
        <w:t>Search space design</w:t>
      </w:r>
    </w:p>
    <w:p w:rsidR="00480F4F" w:rsidRDefault="00480F4F" w:rsidP="00480F4F">
      <w:r>
        <w:t xml:space="preserve">In RAN2 it is agreed that </w:t>
      </w:r>
    </w:p>
    <w:p w:rsidR="00480F4F" w:rsidRDefault="00480F4F" w:rsidP="00480F4F">
      <w:pPr>
        <w:numPr>
          <w:ilvl w:val="0"/>
          <w:numId w:val="37"/>
        </w:numPr>
      </w:pPr>
      <w:r>
        <w:t xml:space="preserve">RAN2 assumes that direct </w:t>
      </w:r>
      <w:r w:rsidR="00C34BC2">
        <w:t>i</w:t>
      </w:r>
      <w:r>
        <w:t xml:space="preserve">ndication or similar mechanism (that provides information in DCI) can be used for SC-MCCH change notification. RNTI is FFS. </w:t>
      </w:r>
    </w:p>
    <w:p w:rsidR="00480F4F" w:rsidRDefault="00480F4F" w:rsidP="00480F4F">
      <w:pPr>
        <w:numPr>
          <w:ilvl w:val="0"/>
          <w:numId w:val="37"/>
        </w:numPr>
      </w:pPr>
      <w:r>
        <w:t xml:space="preserve">SC-MCCH for </w:t>
      </w:r>
      <w:r w:rsidR="00514D92">
        <w:t>F</w:t>
      </w:r>
      <w:r>
        <w:t xml:space="preserve">eMTC and NB-IoT is scheduled dynamically. </w:t>
      </w:r>
    </w:p>
    <w:p w:rsidR="00480F4F" w:rsidRDefault="00480F4F" w:rsidP="00480F4F">
      <w:pPr>
        <w:numPr>
          <w:ilvl w:val="0"/>
          <w:numId w:val="37"/>
        </w:numPr>
      </w:pPr>
      <w:r>
        <w:t>We consider to make the following agreement (working assumption for now):</w:t>
      </w:r>
    </w:p>
    <w:p w:rsidR="00480F4F" w:rsidRDefault="00480F4F" w:rsidP="00480F4F">
      <w:pPr>
        <w:numPr>
          <w:ilvl w:val="1"/>
          <w:numId w:val="37"/>
        </w:numPr>
      </w:pPr>
      <w:r>
        <w:tab/>
        <w:t>MT (paging) vs. SC-PTM: MT (Paging) has higher priority than SC-PTM</w:t>
      </w:r>
    </w:p>
    <w:p w:rsidR="00480F4F" w:rsidRDefault="00480F4F" w:rsidP="00480F4F">
      <w:pPr>
        <w:numPr>
          <w:ilvl w:val="1"/>
          <w:numId w:val="37"/>
        </w:numPr>
      </w:pPr>
      <w:r>
        <w:tab/>
        <w:t>MO (except signalling) vs SC-PTM: UE implementation</w:t>
      </w:r>
    </w:p>
    <w:p w:rsidR="00480F4F" w:rsidRDefault="00480F4F" w:rsidP="00480F4F">
      <w:pPr>
        <w:numPr>
          <w:ilvl w:val="1"/>
          <w:numId w:val="37"/>
        </w:numPr>
      </w:pPr>
      <w:r>
        <w:tab/>
        <w:t xml:space="preserve">MO signalling vs SC-PTM: MO signalling has priority. </w:t>
      </w:r>
    </w:p>
    <w:p w:rsidR="00E63FD9" w:rsidRPr="00E74734" w:rsidRDefault="00E63FD9" w:rsidP="00E63FD9">
      <w:pPr>
        <w:rPr>
          <w:rFonts w:ascii="Times New Roman" w:hAnsi="Times New Roman"/>
          <w:i/>
        </w:rPr>
      </w:pPr>
      <w:r>
        <w:t xml:space="preserve">From the RAN2 agreement, we can see that SC-MCCH for </w:t>
      </w:r>
      <w:r w:rsidR="00514D92">
        <w:t>F</w:t>
      </w:r>
      <w:r>
        <w:t xml:space="preserve">eMTC and NB-IoT is scheduled dynamically, as well as </w:t>
      </w:r>
      <w:r w:rsidR="001C29CA">
        <w:t xml:space="preserve">that </w:t>
      </w:r>
      <w:r>
        <w:t xml:space="preserve">direct indication is used for SC-MCCH change. From the current RAN2 agreement, we can assume paging takes priority than SC-PTM. </w:t>
      </w:r>
      <w:r>
        <w:rPr>
          <w:rFonts w:ascii="Times New Roman" w:hAnsi="Times New Roman"/>
          <w:i/>
        </w:rPr>
        <w:t xml:space="preserve"> </w:t>
      </w:r>
    </w:p>
    <w:p w:rsidR="00480F4F" w:rsidRDefault="00480F4F" w:rsidP="00480F4F">
      <w:pPr>
        <w:rPr>
          <w:lang w:val="en-US" w:eastAsia="ja-JP"/>
        </w:rPr>
      </w:pPr>
      <w:r>
        <w:lastRenderedPageBreak/>
        <w:t xml:space="preserve">In the RAN1#86bis discussion, it is agreed that the SC-PTM search space should be based on either </w:t>
      </w:r>
      <w:r>
        <w:rPr>
          <w:lang w:val="en-US" w:eastAsia="ja-JP"/>
        </w:rPr>
        <w:t>Type1-CSS</w:t>
      </w:r>
      <w:r w:rsidR="0060155E">
        <w:rPr>
          <w:lang w:val="en-US" w:eastAsia="ja-JP"/>
        </w:rPr>
        <w:t xml:space="preserve"> (which is used for paging and SI update indication in Rel-13)</w:t>
      </w:r>
      <w:r>
        <w:rPr>
          <w:lang w:val="en-US" w:eastAsia="ja-JP"/>
        </w:rPr>
        <w:t xml:space="preserve"> or Type2-CSS</w:t>
      </w:r>
      <w:r w:rsidR="0060155E">
        <w:rPr>
          <w:lang w:val="en-US" w:eastAsia="ja-JP"/>
        </w:rPr>
        <w:t xml:space="preserve"> (which is used for random access in Rel-13)</w:t>
      </w:r>
      <w:r>
        <w:rPr>
          <w:lang w:val="en-US" w:eastAsia="ja-JP"/>
        </w:rPr>
        <w:t>.</w:t>
      </w:r>
      <w:r w:rsidRPr="00480F4F">
        <w:rPr>
          <w:lang w:val="en-US" w:eastAsia="ja-JP"/>
        </w:rPr>
        <w:t xml:space="preserve"> </w:t>
      </w:r>
      <w:r>
        <w:rPr>
          <w:lang w:val="en-US" w:eastAsia="ja-JP"/>
        </w:rPr>
        <w:t xml:space="preserve">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_Ref465856985 \r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 w:rsidR="00CA5EF3">
        <w:rPr>
          <w:lang w:val="en-US" w:eastAsia="ja-JP"/>
        </w:rPr>
        <w:t>[3]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 xml:space="preserve">, the pros and cons of the use of each search space were discussed, and it is recommended 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_Ref465856985 \r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 w:rsidR="00CA5EF3">
        <w:rPr>
          <w:lang w:val="en-US" w:eastAsia="ja-JP"/>
        </w:rPr>
        <w:t>[3]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 xml:space="preserve"> that Type2-CSS should be used for both SC-MCCH and SC-MTCH.  We share the same point of view. </w:t>
      </w:r>
    </w:p>
    <w:p w:rsidR="00480F4F" w:rsidRDefault="00E72BFD" w:rsidP="00480F4F">
      <w:pPr>
        <w:rPr>
          <w:lang w:val="en-US" w:eastAsia="ja-JP"/>
        </w:rPr>
      </w:pPr>
      <w:r>
        <w:rPr>
          <w:lang w:val="en-US" w:eastAsia="ja-JP"/>
        </w:rPr>
        <w:t xml:space="preserve">Type1-MPDCCH common search space has more restrictions and only support up to 4 blind decode candidates per search space. In contrast, Type2-MPDCCH common search space offers more scheduling flexibilities and more blind decode candidates per search space. From a resource unitization point of view, such flexibilities are very appreciated. </w:t>
      </w:r>
    </w:p>
    <w:p w:rsidR="00E72BFD" w:rsidRPr="00E72BFD" w:rsidRDefault="00E72BFD" w:rsidP="00E72BFD">
      <w:pPr>
        <w:pStyle w:val="Proposal"/>
        <w:rPr>
          <w:rFonts w:ascii="Times New Roman" w:hAnsi="Times New Roman"/>
          <w:i/>
        </w:rPr>
      </w:pPr>
      <w:r w:rsidRPr="00E72BFD">
        <w:rPr>
          <w:rFonts w:ascii="Times New Roman" w:hAnsi="Times New Roman"/>
          <w:i/>
        </w:rPr>
        <w:t xml:space="preserve">In order to achieve the maximum scheduling flexibility, it is proposed that the SC-PTM search space should be based on Type2-MPDCCH common search space.  </w:t>
      </w:r>
    </w:p>
    <w:p w:rsidR="00E72BFD" w:rsidRDefault="00E72BFD" w:rsidP="00E72BFD">
      <w:r>
        <w:t xml:space="preserve">Certainly, there are cases that the search space of SC-MCCH and SC-MTCH can overlap with each other. But since RAN2 agreed to use direct indication for SC-MCCH changes, if a UE is listening to a SC-MTCH transmission, it is not necessary for the UE to monitor the search space of SC-MCCH, unless it gets a SC-MCCH change notification. </w:t>
      </w:r>
    </w:p>
    <w:p w:rsidR="00E72BFD" w:rsidRDefault="00E72BFD" w:rsidP="00E72BFD">
      <w:pPr>
        <w:pStyle w:val="Proposal"/>
        <w:rPr>
          <w:rFonts w:ascii="Times New Roman" w:hAnsi="Times New Roman"/>
          <w:i/>
        </w:rPr>
      </w:pPr>
      <w:r w:rsidRPr="00745DCF">
        <w:rPr>
          <w:rFonts w:ascii="Times New Roman" w:hAnsi="Times New Roman"/>
          <w:i/>
        </w:rPr>
        <w:t>UEs that have ongoing SC-MTCH transmission are not required to monitor the search space of SC-MCCH unless it gets a SC-MCCH change notification</w:t>
      </w:r>
      <w:r>
        <w:rPr>
          <w:rFonts w:ascii="Times New Roman" w:hAnsi="Times New Roman"/>
          <w:i/>
        </w:rPr>
        <w:t xml:space="preserve">. </w:t>
      </w:r>
    </w:p>
    <w:p w:rsidR="00371FF9" w:rsidRDefault="00371FF9" w:rsidP="00371FF9">
      <w:r>
        <w:t xml:space="preserve">Furthermore, since some of the SC-PTM service in </w:t>
      </w:r>
      <w:r w:rsidR="000A6E64">
        <w:t>eMTC and FeMTC</w:t>
      </w:r>
      <w:r>
        <w:t xml:space="preserve"> may target UEs in deep coverage, which may require lots of repetitions, it may be beneficial to inform the UE to ignore irrelevant SC-MCCH changes. To be more specific, if a UE has an ongoing SC-MTCH </w:t>
      </w:r>
      <w:r w:rsidR="00E93D97">
        <w:t>reception</w:t>
      </w:r>
      <w:r>
        <w:t xml:space="preserve">, and </w:t>
      </w:r>
      <w:r w:rsidR="00E63FD9">
        <w:t xml:space="preserve">if </w:t>
      </w:r>
      <w:r>
        <w:t>the SC-MCCH change will not affect this ongoing SC-MTCH, then we can inform the UE, e.g., through the DCI that schedules the SC-MTCH, that the upcoming SC-MCCH change is not</w:t>
      </w:r>
      <w:r w:rsidR="00E93D97">
        <w:t xml:space="preserve"> relevant to this SC-MTCH. I</w:t>
      </w:r>
      <w:r>
        <w:t xml:space="preserve">n this case, if the UE has no interests of other potential SC-PTM services, it does not need to listen to the updated SC-MCCH changes.  </w:t>
      </w:r>
    </w:p>
    <w:p w:rsidR="00371FF9" w:rsidRDefault="00371FF9" w:rsidP="00371FF9">
      <w:pPr>
        <w:pStyle w:val="Proposal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  <w:lang w:val="en-US"/>
        </w:rPr>
        <w:t xml:space="preserve">The DCI scheduling SC-MTCH can be used to indicate the relevance of the </w:t>
      </w:r>
      <w:r w:rsidRPr="00CC5ECA">
        <w:rPr>
          <w:rFonts w:ascii="Times New Roman" w:hAnsi="Times New Roman"/>
          <w:i/>
          <w:lang w:val="en-US"/>
        </w:rPr>
        <w:t>SC-MCCH change notifications</w:t>
      </w:r>
      <w:r>
        <w:rPr>
          <w:rFonts w:ascii="Times New Roman" w:hAnsi="Times New Roman"/>
          <w:i/>
          <w:lang w:val="en-US"/>
        </w:rPr>
        <w:t xml:space="preserve">. </w:t>
      </w:r>
    </w:p>
    <w:p w:rsidR="00371FF9" w:rsidRPr="00140CBD" w:rsidRDefault="00371FF9" w:rsidP="00371FF9">
      <w:pPr>
        <w:pStyle w:val="Heading2"/>
      </w:pPr>
      <w:r>
        <w:t>DCI design</w:t>
      </w:r>
    </w:p>
    <w:p w:rsidR="00670207" w:rsidRDefault="00371FF9" w:rsidP="00FB2463">
      <w:r>
        <w:t xml:space="preserve">The DCIs carried </w:t>
      </w:r>
      <w:r w:rsidR="0010161A">
        <w:t>b</w:t>
      </w:r>
      <w:r>
        <w:t xml:space="preserve">y MPDCCH are used to schedule the payload of SC-MCCH and SC-MTCH. The payload of the SC-MCCH and SC-MTCH are carried by PDSCH, and therefore we can use the similar DCI format that has already been defined, i.e., DCI format 6-1A and 6-1B, in </w:t>
      </w:r>
      <w:r w:rsidR="00BF1A16">
        <w:t xml:space="preserve">Rel-13 </w:t>
      </w:r>
      <w:r>
        <w:t>eMTC for the scheduling of SC-MCCH.</w:t>
      </w:r>
      <w:r w:rsidR="00BF1A16">
        <w:t xml:space="preserve"> </w:t>
      </w:r>
    </w:p>
    <w:p w:rsidR="00BF1A16" w:rsidRDefault="00BF1A16" w:rsidP="00FB2463">
      <w:r>
        <w:t xml:space="preserve">In </w:t>
      </w:r>
      <w:r>
        <w:fldChar w:fldCharType="begin"/>
      </w:r>
      <w:r>
        <w:instrText xml:space="preserve"> REF _Ref465859907 \h </w:instrText>
      </w:r>
      <w:r>
        <w:fldChar w:fldCharType="separate"/>
      </w:r>
      <w:r w:rsidR="00CA5EF3">
        <w:t xml:space="preserve">Table </w:t>
      </w:r>
      <w:r w:rsidR="00CA5EF3">
        <w:rPr>
          <w:noProof/>
        </w:rPr>
        <w:t>1</w:t>
      </w:r>
      <w:r>
        <w:fldChar w:fldCharType="end"/>
      </w:r>
      <w:r>
        <w:t xml:space="preserve">, we list the fields and number of bits that are used for DCI format 6-1A and 6-1B in Rel-13 eMTC. The fields that are not relevant in the context of SC-PTM are greyed out. Hence, we can see that DCI format 6-1B </w:t>
      </w:r>
      <w:r w:rsidR="00995D98">
        <w:t>can be used as the starting point of the DCI</w:t>
      </w:r>
      <w:r>
        <w:t xml:space="preserve"> for SC-PTM. </w:t>
      </w:r>
    </w:p>
    <w:p w:rsidR="00BF1A16" w:rsidRDefault="00BF1A16" w:rsidP="00BF1A16">
      <w:pPr>
        <w:pStyle w:val="Proposal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  <w:lang w:val="en-US"/>
        </w:rPr>
        <w:t xml:space="preserve">The DCI format used for SC-PTM can be based on DCI format 6-1B in Rel-13 eMTC. </w:t>
      </w:r>
    </w:p>
    <w:p w:rsidR="000627B0" w:rsidRDefault="00BF1A16" w:rsidP="00FB2463">
      <w:r>
        <w:t xml:space="preserve">However, as discussed in </w:t>
      </w:r>
      <w:r w:rsidR="000A6E64">
        <w:rPr>
          <w:highlight w:val="yellow"/>
        </w:rPr>
        <w:fldChar w:fldCharType="begin"/>
      </w:r>
      <w:r w:rsidR="000A6E64">
        <w:instrText xml:space="preserve"> REF _Ref466033894 \r \h </w:instrText>
      </w:r>
      <w:r w:rsidR="000A6E64">
        <w:rPr>
          <w:highlight w:val="yellow"/>
        </w:rPr>
      </w:r>
      <w:r w:rsidR="000A6E64">
        <w:rPr>
          <w:highlight w:val="yellow"/>
        </w:rPr>
        <w:fldChar w:fldCharType="separate"/>
      </w:r>
      <w:r w:rsidR="00CA5EF3">
        <w:t>[4]</w:t>
      </w:r>
      <w:r w:rsidR="000A6E64">
        <w:rPr>
          <w:highlight w:val="yellow"/>
        </w:rPr>
        <w:fldChar w:fldCharType="end"/>
      </w:r>
      <w:r w:rsidRPr="00BF1A16">
        <w:rPr>
          <w:lang w:val="en-US"/>
        </w:rPr>
        <w:t xml:space="preserve">, </w:t>
      </w:r>
      <w:r>
        <w:t>larger bandwidth and TBS</w:t>
      </w:r>
      <w:r w:rsidR="000A6E64">
        <w:t xml:space="preserve"> are supported in Rel-14 FeMTC. A</w:t>
      </w:r>
      <w:r>
        <w:t>t least the support of larger bandwidth and TBS are beneficial for SC-MTCH transmission</w:t>
      </w:r>
      <w:r w:rsidR="00995D98">
        <w:t xml:space="preserve"> </w:t>
      </w:r>
      <w:r w:rsidR="0035328A">
        <w:rPr>
          <w:highlight w:val="yellow"/>
        </w:rPr>
        <w:fldChar w:fldCharType="begin"/>
      </w:r>
      <w:r w:rsidR="0035328A">
        <w:instrText xml:space="preserve"> REF _Ref466034595 \r \h </w:instrText>
      </w:r>
      <w:r w:rsidR="0035328A">
        <w:rPr>
          <w:highlight w:val="yellow"/>
        </w:rPr>
      </w:r>
      <w:r w:rsidR="0035328A">
        <w:rPr>
          <w:highlight w:val="yellow"/>
        </w:rPr>
        <w:fldChar w:fldCharType="separate"/>
      </w:r>
      <w:r w:rsidR="00CA5EF3">
        <w:t>[5]</w:t>
      </w:r>
      <w:r w:rsidR="0035328A">
        <w:rPr>
          <w:highlight w:val="yellow"/>
        </w:rPr>
        <w:fldChar w:fldCharType="end"/>
      </w:r>
      <w:r>
        <w:t>. Therefore, some of the fields in the DCI should be modified or extended, at least for SC-MTCH.</w:t>
      </w:r>
      <w:r w:rsidR="00E63FD9">
        <w:t xml:space="preserve"> Moreover, the maximum bandwidth and maximum TBS size of a particular SC-MTCH should be indicated in the SC-MCCH. This would facilitate </w:t>
      </w:r>
      <w:r w:rsidR="00277E55">
        <w:t xml:space="preserve">for </w:t>
      </w:r>
      <w:r w:rsidR="00E63FD9">
        <w:t xml:space="preserve">the UE to decide whether a multicast service is intended for </w:t>
      </w:r>
      <w:r w:rsidR="00277E55">
        <w:t>its</w:t>
      </w:r>
      <w:r w:rsidR="00E63FD9">
        <w:t xml:space="preserve"> capability group. </w:t>
      </w:r>
    </w:p>
    <w:p w:rsidR="00E63FD9" w:rsidRDefault="00E63FD9" w:rsidP="00E63FD9">
      <w:pPr>
        <w:pStyle w:val="Proposal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</w:rPr>
        <w:t>T</w:t>
      </w:r>
      <w:r w:rsidRPr="00E63FD9">
        <w:rPr>
          <w:rFonts w:ascii="Times New Roman" w:hAnsi="Times New Roman"/>
          <w:i/>
          <w:lang w:val="en-US"/>
        </w:rPr>
        <w:t>he maximum bandwidth and maximum TBS size of a particular SC-MTCH should be indicated in the SC-MCCH.</w:t>
      </w:r>
      <w:r>
        <w:rPr>
          <w:rFonts w:ascii="Times New Roman" w:hAnsi="Times New Roman"/>
          <w:i/>
          <w:lang w:val="en-US"/>
        </w:rPr>
        <w:t xml:space="preserve"> </w:t>
      </w:r>
    </w:p>
    <w:p w:rsidR="001162AC" w:rsidRPr="001162AC" w:rsidRDefault="001162AC" w:rsidP="001162AC">
      <w:pPr>
        <w:pStyle w:val="Proposal"/>
        <w:rPr>
          <w:rFonts w:ascii="Times New Roman" w:hAnsi="Times New Roman"/>
          <w:i/>
          <w:lang w:val="en-US"/>
        </w:rPr>
      </w:pPr>
      <w:r w:rsidRPr="001162AC">
        <w:rPr>
          <w:rFonts w:ascii="Times New Roman" w:hAnsi="Times New Roman"/>
          <w:i/>
        </w:rPr>
        <w:t>Based on the above discussion, in the DCI for SC-PTM, at least the foll</w:t>
      </w:r>
      <w:r>
        <w:rPr>
          <w:rFonts w:ascii="Times New Roman" w:hAnsi="Times New Roman"/>
          <w:i/>
        </w:rPr>
        <w:t>owing fields should be included</w:t>
      </w:r>
      <w:r w:rsidR="002412D8">
        <w:rPr>
          <w:rFonts w:ascii="Times New Roman" w:hAnsi="Times New Roman"/>
          <w:i/>
        </w:rPr>
        <w:t>:</w:t>
      </w:r>
      <w:r>
        <w:rPr>
          <w:rFonts w:ascii="Times New Roman" w:hAnsi="Times New Roman"/>
          <w:i/>
          <w:lang w:val="en-US"/>
        </w:rPr>
        <w:t xml:space="preserve"> </w:t>
      </w:r>
    </w:p>
    <w:p w:rsidR="00382200" w:rsidRPr="001162AC" w:rsidRDefault="00382200" w:rsidP="00382200">
      <w:pPr>
        <w:pStyle w:val="ListParagraph"/>
        <w:numPr>
          <w:ilvl w:val="0"/>
          <w:numId w:val="43"/>
        </w:numPr>
        <w:rPr>
          <w:rFonts w:ascii="Times New Roman" w:hAnsi="Times New Roman"/>
          <w:b/>
          <w:bCs/>
          <w:i/>
        </w:rPr>
      </w:pPr>
      <w:r w:rsidRPr="001162AC">
        <w:rPr>
          <w:rFonts w:ascii="Times New Roman" w:hAnsi="Times New Roman"/>
          <w:b/>
          <w:bCs/>
          <w:i/>
        </w:rPr>
        <w:t>Frequency-hopping flag</w:t>
      </w:r>
    </w:p>
    <w:p w:rsidR="00382200" w:rsidRPr="00382200" w:rsidRDefault="00382200" w:rsidP="00382200">
      <w:pPr>
        <w:pStyle w:val="ListParagraph"/>
        <w:numPr>
          <w:ilvl w:val="0"/>
          <w:numId w:val="43"/>
        </w:numPr>
        <w:rPr>
          <w:rFonts w:ascii="Times New Roman" w:hAnsi="Times New Roman"/>
          <w:b/>
          <w:bCs/>
          <w:i/>
        </w:rPr>
      </w:pPr>
      <w:r w:rsidRPr="00382200">
        <w:rPr>
          <w:rFonts w:ascii="Times New Roman" w:hAnsi="Times New Roman"/>
          <w:b/>
          <w:bCs/>
          <w:i/>
        </w:rPr>
        <w:t>Resource assignment, including resource block and bandwidth indications</w:t>
      </w:r>
    </w:p>
    <w:p w:rsidR="001162AC" w:rsidRPr="001162AC" w:rsidRDefault="001162AC" w:rsidP="001162AC">
      <w:pPr>
        <w:pStyle w:val="ListParagraph"/>
        <w:numPr>
          <w:ilvl w:val="0"/>
          <w:numId w:val="43"/>
        </w:numPr>
        <w:rPr>
          <w:rFonts w:ascii="Times New Roman" w:hAnsi="Times New Roman"/>
          <w:b/>
          <w:bCs/>
          <w:i/>
        </w:rPr>
      </w:pPr>
      <w:r w:rsidRPr="001162AC">
        <w:rPr>
          <w:rFonts w:ascii="Times New Roman" w:hAnsi="Times New Roman"/>
          <w:b/>
          <w:bCs/>
          <w:i/>
        </w:rPr>
        <w:t>Number of PDSCH repetitions</w:t>
      </w:r>
    </w:p>
    <w:p w:rsidR="001162AC" w:rsidRPr="001162AC" w:rsidRDefault="001162AC" w:rsidP="001162AC">
      <w:pPr>
        <w:pStyle w:val="ListParagraph"/>
        <w:numPr>
          <w:ilvl w:val="0"/>
          <w:numId w:val="43"/>
        </w:numPr>
        <w:rPr>
          <w:rFonts w:ascii="Times New Roman" w:hAnsi="Times New Roman"/>
          <w:b/>
          <w:bCs/>
          <w:i/>
        </w:rPr>
      </w:pPr>
      <w:r w:rsidRPr="001162AC">
        <w:rPr>
          <w:rFonts w:ascii="Times New Roman" w:hAnsi="Times New Roman"/>
          <w:b/>
          <w:bCs/>
          <w:i/>
        </w:rPr>
        <w:t>MCS</w:t>
      </w:r>
    </w:p>
    <w:p w:rsidR="001162AC" w:rsidRPr="001162AC" w:rsidRDefault="001162AC" w:rsidP="001162AC">
      <w:pPr>
        <w:pStyle w:val="ListParagraph"/>
        <w:numPr>
          <w:ilvl w:val="0"/>
          <w:numId w:val="43"/>
        </w:numPr>
        <w:rPr>
          <w:rFonts w:ascii="Times New Roman" w:hAnsi="Times New Roman"/>
          <w:b/>
          <w:bCs/>
          <w:i/>
        </w:rPr>
      </w:pPr>
      <w:r w:rsidRPr="001162AC">
        <w:rPr>
          <w:rFonts w:ascii="Times New Roman" w:hAnsi="Times New Roman"/>
          <w:b/>
          <w:bCs/>
          <w:i/>
        </w:rPr>
        <w:t>Number of MPDCCH repetitions</w:t>
      </w:r>
    </w:p>
    <w:p w:rsidR="000627B0" w:rsidRDefault="001162AC" w:rsidP="00FB2463">
      <w:r>
        <w:t>However, the size</w:t>
      </w:r>
      <w:r w:rsidR="00DD445D">
        <w:t>s</w:t>
      </w:r>
      <w:r>
        <w:t xml:space="preserve"> of these fie</w:t>
      </w:r>
      <w:r w:rsidR="00743040">
        <w:t>l</w:t>
      </w:r>
      <w:r>
        <w:t>d</w:t>
      </w:r>
      <w:r w:rsidR="00743040">
        <w:t>s</w:t>
      </w:r>
      <w:r>
        <w:t xml:space="preserve"> depend on the final DCI de</w:t>
      </w:r>
      <w:r w:rsidR="008A04E6">
        <w:t>s</w:t>
      </w:r>
      <w:r>
        <w:t xml:space="preserve">ign </w:t>
      </w:r>
      <w:r w:rsidR="00F10031">
        <w:t>for</w:t>
      </w:r>
      <w:r>
        <w:t xml:space="preserve"> FeMTC</w:t>
      </w:r>
      <w:r w:rsidR="00F10031">
        <w:t xml:space="preserve"> UEs</w:t>
      </w:r>
      <w:r>
        <w:t xml:space="preserve"> support</w:t>
      </w:r>
      <w:r w:rsidR="00F10031">
        <w:t>ing</w:t>
      </w:r>
      <w:r>
        <w:t xml:space="preserve"> larger bandwidth</w:t>
      </w:r>
      <w:r w:rsidR="0004304D">
        <w:t xml:space="preserve"> and TBS. </w:t>
      </w:r>
      <w:r w:rsidR="00995D98">
        <w:t xml:space="preserve">We have discussed the DCI design and resource allocation </w:t>
      </w:r>
      <w:r w:rsidR="00FA4486">
        <w:t xml:space="preserve">for FeMTC in more details in </w:t>
      </w:r>
      <w:r w:rsidR="00FA4486">
        <w:fldChar w:fldCharType="begin"/>
      </w:r>
      <w:r w:rsidR="00FA4486">
        <w:instrText xml:space="preserve"> REF _Ref466034657 \r \h </w:instrText>
      </w:r>
      <w:r w:rsidR="00FA4486">
        <w:fldChar w:fldCharType="separate"/>
      </w:r>
      <w:r w:rsidR="00CA5EF3">
        <w:t>[6]</w:t>
      </w:r>
      <w:r w:rsidR="00FA4486">
        <w:fldChar w:fldCharType="end"/>
      </w:r>
      <w:r w:rsidR="00995D98">
        <w:t xml:space="preserve">. </w:t>
      </w:r>
    </w:p>
    <w:p w:rsidR="000627B0" w:rsidRDefault="000627B0" w:rsidP="00FB2463"/>
    <w:p w:rsidR="000627B0" w:rsidRDefault="000627B0" w:rsidP="00FB2463"/>
    <w:p w:rsidR="000627B0" w:rsidRDefault="000627B0" w:rsidP="00FB2463"/>
    <w:p w:rsidR="00371FF9" w:rsidRDefault="00371FF9" w:rsidP="00FB2463"/>
    <w:p w:rsidR="000627B0" w:rsidRDefault="000627B0" w:rsidP="000627B0">
      <w:pPr>
        <w:pStyle w:val="Caption"/>
        <w:keepNext/>
      </w:pPr>
      <w:bookmarkStart w:id="2" w:name="_Ref465859907"/>
      <w:bookmarkStart w:id="3" w:name="_Ref46585990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A5EF3">
        <w:rPr>
          <w:noProof/>
        </w:rPr>
        <w:t>1</w:t>
      </w:r>
      <w:r>
        <w:fldChar w:fldCharType="end"/>
      </w:r>
      <w:bookmarkEnd w:id="2"/>
      <w:r w:rsidR="00010DD7">
        <w:t>:</w:t>
      </w:r>
      <w:r>
        <w:t xml:space="preserve"> Fields and number of bits used by DCI format 6-1A and 6-1B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2268"/>
        <w:gridCol w:w="1985"/>
      </w:tblGrid>
      <w:tr w:rsidR="000627B0" w:rsidTr="000627B0">
        <w:trPr>
          <w:jc w:val="center"/>
        </w:trPr>
        <w:tc>
          <w:tcPr>
            <w:tcW w:w="3964" w:type="dxa"/>
            <w:shd w:val="clear" w:color="auto" w:fill="auto"/>
          </w:tcPr>
          <w:p w:rsidR="000627B0" w:rsidRPr="003A0053" w:rsidRDefault="000627B0" w:rsidP="00E65BFD">
            <w:pPr>
              <w:pStyle w:val="BodyText"/>
              <w:rPr>
                <w:b/>
              </w:rPr>
            </w:pPr>
            <w:r w:rsidRPr="003A0053">
              <w:rPr>
                <w:b/>
              </w:rPr>
              <w:t>Field</w:t>
            </w:r>
          </w:p>
        </w:tc>
        <w:tc>
          <w:tcPr>
            <w:tcW w:w="2268" w:type="dxa"/>
            <w:shd w:val="clear" w:color="auto" w:fill="auto"/>
          </w:tcPr>
          <w:p w:rsidR="000627B0" w:rsidRPr="003A0053" w:rsidRDefault="000627B0" w:rsidP="00E65BFD">
            <w:pPr>
              <w:pStyle w:val="BodyText"/>
              <w:jc w:val="center"/>
              <w:rPr>
                <w:b/>
              </w:rPr>
            </w:pPr>
            <w:r w:rsidRPr="003A0053">
              <w:rPr>
                <w:b/>
              </w:rPr>
              <w:t>6-1A</w:t>
            </w:r>
          </w:p>
        </w:tc>
        <w:tc>
          <w:tcPr>
            <w:tcW w:w="1985" w:type="dxa"/>
            <w:shd w:val="clear" w:color="auto" w:fill="auto"/>
          </w:tcPr>
          <w:p w:rsidR="000627B0" w:rsidRPr="003A0053" w:rsidRDefault="000627B0" w:rsidP="00E65BFD">
            <w:pPr>
              <w:pStyle w:val="BodyText"/>
              <w:jc w:val="center"/>
              <w:rPr>
                <w:b/>
              </w:rPr>
            </w:pPr>
            <w:r w:rsidRPr="003A0053">
              <w:rPr>
                <w:b/>
              </w:rPr>
              <w:t>6-1B</w:t>
            </w:r>
          </w:p>
        </w:tc>
      </w:tr>
      <w:tr w:rsidR="000627B0" w:rsidTr="000627B0">
        <w:trPr>
          <w:jc w:val="center"/>
        </w:trPr>
        <w:tc>
          <w:tcPr>
            <w:tcW w:w="3964" w:type="dxa"/>
            <w:shd w:val="clear" w:color="auto" w:fill="auto"/>
          </w:tcPr>
          <w:p w:rsidR="000627B0" w:rsidRDefault="000627B0" w:rsidP="00E65BFD">
            <w:pPr>
              <w:pStyle w:val="BodyText"/>
            </w:pPr>
            <w:r>
              <w:t>Frequency-hopping flag</w:t>
            </w:r>
          </w:p>
        </w:tc>
        <w:tc>
          <w:tcPr>
            <w:tcW w:w="2268" w:type="dxa"/>
            <w:shd w:val="clear" w:color="auto" w:fill="auto"/>
          </w:tcPr>
          <w:p w:rsidR="000627B0" w:rsidRDefault="000627B0" w:rsidP="00E65BFD">
            <w:pPr>
              <w:pStyle w:val="BodyText"/>
              <w:jc w:val="center"/>
            </w:pPr>
            <w:r>
              <w:t>1</w:t>
            </w:r>
          </w:p>
        </w:tc>
        <w:tc>
          <w:tcPr>
            <w:tcW w:w="1985" w:type="dxa"/>
            <w:shd w:val="clear" w:color="auto" w:fill="auto"/>
          </w:tcPr>
          <w:p w:rsidR="000627B0" w:rsidRDefault="000627B0" w:rsidP="00E65BFD">
            <w:pPr>
              <w:pStyle w:val="BodyText"/>
              <w:jc w:val="center"/>
            </w:pPr>
            <w:r>
              <w:t>-</w:t>
            </w:r>
          </w:p>
        </w:tc>
      </w:tr>
      <w:tr w:rsidR="000627B0" w:rsidTr="000627B0">
        <w:trPr>
          <w:jc w:val="center"/>
        </w:trPr>
        <w:tc>
          <w:tcPr>
            <w:tcW w:w="3964" w:type="dxa"/>
            <w:shd w:val="clear" w:color="auto" w:fill="auto"/>
          </w:tcPr>
          <w:p w:rsidR="000627B0" w:rsidRDefault="000627B0" w:rsidP="00E65BFD">
            <w:pPr>
              <w:pStyle w:val="BodyText"/>
            </w:pPr>
            <w:r>
              <w:t>Resource assignment</w:t>
            </w:r>
          </w:p>
          <w:p w:rsidR="000627B0" w:rsidRDefault="000627B0" w:rsidP="00E65BFD">
            <w:pPr>
              <w:pStyle w:val="BodyText"/>
              <w:ind w:left="2496" w:hanging="1984"/>
            </w:pPr>
            <w:r>
              <w:t>Resource-block indicator</w:t>
            </w:r>
          </w:p>
          <w:p w:rsidR="000627B0" w:rsidRDefault="000627B0" w:rsidP="000627B0">
            <w:pPr>
              <w:pStyle w:val="BodyText"/>
              <w:ind w:left="2496" w:hanging="1984"/>
            </w:pPr>
            <w:r>
              <w:t>Narrowband indicator</w:t>
            </w:r>
          </w:p>
        </w:tc>
        <w:tc>
          <w:tcPr>
            <w:tcW w:w="2268" w:type="dxa"/>
            <w:shd w:val="clear" w:color="auto" w:fill="auto"/>
          </w:tcPr>
          <w:p w:rsidR="000627B0" w:rsidRPr="000627B0" w:rsidRDefault="000627B0" w:rsidP="00E65BFD">
            <w:pPr>
              <w:pStyle w:val="BodyText"/>
              <w:jc w:val="center"/>
            </w:pPr>
          </w:p>
          <w:p w:rsidR="000627B0" w:rsidRDefault="000627B0" w:rsidP="00E65BFD">
            <w:pPr>
              <w:pStyle w:val="BodyText"/>
              <w:jc w:val="center"/>
            </w:pPr>
            <w:r w:rsidRPr="000627B0">
              <w:t>5</w:t>
            </w:r>
          </w:p>
          <w:p w:rsidR="000627B0" w:rsidRPr="000627B0" w:rsidRDefault="000627B0" w:rsidP="000627B0">
            <w:pPr>
              <w:pStyle w:val="BodyText"/>
              <w:jc w:val="center"/>
            </w:pPr>
            <w:r w:rsidRPr="000627B0">
              <w:t>Varies</w:t>
            </w:r>
          </w:p>
        </w:tc>
        <w:tc>
          <w:tcPr>
            <w:tcW w:w="1985" w:type="dxa"/>
            <w:shd w:val="clear" w:color="auto" w:fill="auto"/>
          </w:tcPr>
          <w:p w:rsidR="000627B0" w:rsidRPr="000627B0" w:rsidRDefault="000627B0" w:rsidP="00E65BFD">
            <w:pPr>
              <w:pStyle w:val="BodyText"/>
              <w:jc w:val="center"/>
            </w:pPr>
          </w:p>
          <w:p w:rsidR="000627B0" w:rsidRDefault="000627B0" w:rsidP="000627B0">
            <w:pPr>
              <w:pStyle w:val="BodyText"/>
              <w:jc w:val="center"/>
            </w:pPr>
            <w:r w:rsidRPr="000627B0">
              <w:t xml:space="preserve">1 </w:t>
            </w:r>
          </w:p>
          <w:p w:rsidR="000627B0" w:rsidRPr="000627B0" w:rsidRDefault="000627B0" w:rsidP="000627B0">
            <w:pPr>
              <w:pStyle w:val="BodyText"/>
              <w:jc w:val="center"/>
            </w:pPr>
            <w:r w:rsidRPr="000627B0">
              <w:t>Varies</w:t>
            </w:r>
          </w:p>
        </w:tc>
      </w:tr>
      <w:tr w:rsidR="000627B0" w:rsidTr="00CF2182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auto"/>
          </w:tcPr>
          <w:p w:rsidR="000627B0" w:rsidRDefault="000627B0" w:rsidP="00E65BFD">
            <w:pPr>
              <w:pStyle w:val="BodyText"/>
            </w:pPr>
            <w:r>
              <w:t>Number of PDSCH repetitions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0627B0" w:rsidRDefault="000627B0" w:rsidP="00E65BFD">
            <w:pPr>
              <w:pStyle w:val="BodyText"/>
              <w:jc w:val="center"/>
            </w:pPr>
            <w: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627B0" w:rsidRDefault="000627B0" w:rsidP="00E65BFD">
            <w:pPr>
              <w:pStyle w:val="BodyText"/>
              <w:jc w:val="center"/>
            </w:pPr>
            <w:r>
              <w:t>3</w:t>
            </w:r>
          </w:p>
        </w:tc>
      </w:tr>
      <w:tr w:rsidR="000627B0" w:rsidTr="00CF2182">
        <w:trPr>
          <w:jc w:val="center"/>
        </w:trPr>
        <w:tc>
          <w:tcPr>
            <w:tcW w:w="3964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</w:pPr>
            <w:r>
              <w:t>HARQ process number</w:t>
            </w:r>
          </w:p>
        </w:tc>
        <w:tc>
          <w:tcPr>
            <w:tcW w:w="2268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FDD:3</w:t>
            </w:r>
          </w:p>
          <w:p w:rsidR="000627B0" w:rsidRDefault="000627B0" w:rsidP="00E65BFD">
            <w:pPr>
              <w:pStyle w:val="BodyText"/>
              <w:jc w:val="center"/>
            </w:pPr>
            <w:r>
              <w:t xml:space="preserve">TDD:4 </w:t>
            </w:r>
          </w:p>
        </w:tc>
        <w:tc>
          <w:tcPr>
            <w:tcW w:w="1985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1</w:t>
            </w:r>
          </w:p>
        </w:tc>
      </w:tr>
      <w:tr w:rsidR="000627B0" w:rsidTr="00CF2182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auto"/>
          </w:tcPr>
          <w:p w:rsidR="000627B0" w:rsidRDefault="000627B0" w:rsidP="00E65BFD">
            <w:pPr>
              <w:pStyle w:val="BodyText"/>
            </w:pPr>
            <w:r>
              <w:t>MCS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0627B0" w:rsidRDefault="000627B0" w:rsidP="00E65BFD">
            <w:pPr>
              <w:pStyle w:val="BodyText"/>
              <w:jc w:val="center"/>
            </w:pPr>
            <w: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627B0" w:rsidRDefault="000627B0" w:rsidP="00E65BFD">
            <w:pPr>
              <w:pStyle w:val="BodyText"/>
              <w:jc w:val="center"/>
            </w:pPr>
            <w:r>
              <w:t>4</w:t>
            </w:r>
          </w:p>
        </w:tc>
      </w:tr>
      <w:tr w:rsidR="000627B0" w:rsidTr="00CF2182">
        <w:trPr>
          <w:jc w:val="center"/>
        </w:trPr>
        <w:tc>
          <w:tcPr>
            <w:tcW w:w="3964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</w:pPr>
            <w:r>
              <w:t>RV</w:t>
            </w:r>
          </w:p>
        </w:tc>
        <w:tc>
          <w:tcPr>
            <w:tcW w:w="2268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2</w:t>
            </w:r>
          </w:p>
        </w:tc>
        <w:tc>
          <w:tcPr>
            <w:tcW w:w="1985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-</w:t>
            </w:r>
          </w:p>
        </w:tc>
      </w:tr>
      <w:tr w:rsidR="000627B0" w:rsidTr="00CF2182">
        <w:trPr>
          <w:jc w:val="center"/>
        </w:trPr>
        <w:tc>
          <w:tcPr>
            <w:tcW w:w="3964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</w:pPr>
            <w:r>
              <w:t>NDI</w:t>
            </w:r>
          </w:p>
        </w:tc>
        <w:tc>
          <w:tcPr>
            <w:tcW w:w="2268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1</w:t>
            </w:r>
          </w:p>
        </w:tc>
        <w:tc>
          <w:tcPr>
            <w:tcW w:w="1985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1</w:t>
            </w:r>
          </w:p>
        </w:tc>
      </w:tr>
      <w:tr w:rsidR="000627B0" w:rsidTr="00CF2182">
        <w:trPr>
          <w:jc w:val="center"/>
        </w:trPr>
        <w:tc>
          <w:tcPr>
            <w:tcW w:w="3964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</w:pPr>
            <w:r>
              <w:t>PMI confirmation</w:t>
            </w:r>
          </w:p>
        </w:tc>
        <w:tc>
          <w:tcPr>
            <w:tcW w:w="2268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1</w:t>
            </w:r>
          </w:p>
        </w:tc>
        <w:tc>
          <w:tcPr>
            <w:tcW w:w="1985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-</w:t>
            </w:r>
          </w:p>
        </w:tc>
      </w:tr>
      <w:tr w:rsidR="000627B0" w:rsidTr="00CF2182">
        <w:trPr>
          <w:jc w:val="center"/>
        </w:trPr>
        <w:tc>
          <w:tcPr>
            <w:tcW w:w="3964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</w:pPr>
            <w:r>
              <w:t>Precoding information</w:t>
            </w:r>
          </w:p>
        </w:tc>
        <w:tc>
          <w:tcPr>
            <w:tcW w:w="2268" w:type="dxa"/>
            <w:shd w:val="clear" w:color="auto" w:fill="E7E6E6" w:themeFill="background2"/>
          </w:tcPr>
          <w:p w:rsidR="000627B0" w:rsidRPr="000627B0" w:rsidRDefault="000627B0" w:rsidP="00E65BFD">
            <w:pPr>
              <w:pStyle w:val="BodyText"/>
              <w:jc w:val="center"/>
            </w:pPr>
            <w:r w:rsidRPr="000627B0">
              <w:t>1 or 2 depends on the number of antenna ports</w:t>
            </w:r>
          </w:p>
        </w:tc>
        <w:tc>
          <w:tcPr>
            <w:tcW w:w="1985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-</w:t>
            </w:r>
          </w:p>
        </w:tc>
      </w:tr>
      <w:tr w:rsidR="000627B0" w:rsidTr="00BF1A16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0627B0" w:rsidRDefault="000627B0" w:rsidP="00E65BFD">
            <w:pPr>
              <w:pStyle w:val="BodyText"/>
            </w:pPr>
            <w:r>
              <w:t>DM-RS scrambling / antenna ports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0627B0" w:rsidRPr="000627B0" w:rsidRDefault="000627B0" w:rsidP="00E65BFD">
            <w:pPr>
              <w:pStyle w:val="BodyText"/>
              <w:jc w:val="center"/>
            </w:pPr>
            <w:r w:rsidRPr="000627B0"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-</w:t>
            </w:r>
          </w:p>
        </w:tc>
      </w:tr>
      <w:tr w:rsidR="000627B0" w:rsidTr="001162AC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0627B0" w:rsidRDefault="000627B0" w:rsidP="00E65BFD">
            <w:pPr>
              <w:pStyle w:val="BodyText"/>
            </w:pPr>
            <w:r>
              <w:t>Downlink assignment index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-</w:t>
            </w:r>
          </w:p>
        </w:tc>
      </w:tr>
      <w:tr w:rsidR="000627B0" w:rsidTr="001162AC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0627B0" w:rsidRDefault="000627B0" w:rsidP="00E65BFD">
            <w:pPr>
              <w:pStyle w:val="BodyText"/>
            </w:pPr>
            <w:r>
              <w:t>PUCCH power control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-</w:t>
            </w:r>
          </w:p>
        </w:tc>
      </w:tr>
      <w:tr w:rsidR="000627B0" w:rsidTr="005A20A8">
        <w:trPr>
          <w:jc w:val="center"/>
        </w:trPr>
        <w:tc>
          <w:tcPr>
            <w:tcW w:w="3964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</w:pPr>
            <w:r>
              <w:t>SRS request</w:t>
            </w:r>
          </w:p>
        </w:tc>
        <w:tc>
          <w:tcPr>
            <w:tcW w:w="2268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0/1</w:t>
            </w:r>
          </w:p>
        </w:tc>
        <w:tc>
          <w:tcPr>
            <w:tcW w:w="1985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-</w:t>
            </w:r>
          </w:p>
        </w:tc>
      </w:tr>
      <w:tr w:rsidR="000627B0" w:rsidTr="005A20A8">
        <w:trPr>
          <w:jc w:val="center"/>
        </w:trPr>
        <w:tc>
          <w:tcPr>
            <w:tcW w:w="3964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</w:pPr>
            <w:r>
              <w:t>Ack/Nack offset</w:t>
            </w:r>
          </w:p>
        </w:tc>
        <w:tc>
          <w:tcPr>
            <w:tcW w:w="2268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2</w:t>
            </w:r>
          </w:p>
        </w:tc>
        <w:tc>
          <w:tcPr>
            <w:tcW w:w="1985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2</w:t>
            </w:r>
          </w:p>
        </w:tc>
      </w:tr>
      <w:tr w:rsidR="000627B0" w:rsidTr="005A20A8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auto"/>
          </w:tcPr>
          <w:p w:rsidR="000627B0" w:rsidRDefault="000627B0" w:rsidP="00E65BFD">
            <w:pPr>
              <w:pStyle w:val="BodyText"/>
            </w:pPr>
            <w:r>
              <w:t>Number of MPDCCH repetitions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0627B0" w:rsidRDefault="000627B0" w:rsidP="00E65BFD">
            <w:pPr>
              <w:pStyle w:val="BodyText"/>
              <w:jc w:val="center"/>
            </w:pPr>
            <w: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627B0" w:rsidRDefault="000627B0" w:rsidP="00E65BFD">
            <w:pPr>
              <w:pStyle w:val="BodyText"/>
              <w:jc w:val="center"/>
            </w:pPr>
            <w:r>
              <w:t>2</w:t>
            </w:r>
          </w:p>
        </w:tc>
      </w:tr>
      <w:tr w:rsidR="000627B0" w:rsidTr="005A20A8">
        <w:trPr>
          <w:jc w:val="center"/>
        </w:trPr>
        <w:tc>
          <w:tcPr>
            <w:tcW w:w="3964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</w:pPr>
            <w:r>
              <w:t>Flag for 6-0/6-1 differentiation</w:t>
            </w:r>
          </w:p>
        </w:tc>
        <w:tc>
          <w:tcPr>
            <w:tcW w:w="2268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1</w:t>
            </w:r>
          </w:p>
        </w:tc>
        <w:tc>
          <w:tcPr>
            <w:tcW w:w="1985" w:type="dxa"/>
            <w:shd w:val="clear" w:color="auto" w:fill="E7E6E6" w:themeFill="background2"/>
          </w:tcPr>
          <w:p w:rsidR="000627B0" w:rsidRDefault="000627B0" w:rsidP="00E65BFD">
            <w:pPr>
              <w:pStyle w:val="BodyText"/>
              <w:jc w:val="center"/>
            </w:pPr>
            <w:r>
              <w:t>1</w:t>
            </w:r>
          </w:p>
        </w:tc>
      </w:tr>
    </w:tbl>
    <w:p w:rsidR="00371FF9" w:rsidRDefault="00371FF9" w:rsidP="00FB2463"/>
    <w:p w:rsidR="00E63FD9" w:rsidRDefault="00E63FD9" w:rsidP="00FB2463">
      <w:pPr>
        <w:rPr>
          <w:highlight w:val="yellow"/>
        </w:rPr>
      </w:pPr>
    </w:p>
    <w:p w:rsidR="00C01F33" w:rsidRPr="00CE0424" w:rsidRDefault="00C01F33" w:rsidP="00CE0424">
      <w:pPr>
        <w:pStyle w:val="Heading1"/>
      </w:pPr>
      <w:r w:rsidRPr="00CE0424">
        <w:t>Conclusion</w:t>
      </w:r>
    </w:p>
    <w:p w:rsidR="002E3B8A" w:rsidRDefault="008E065E" w:rsidP="00D566AB">
      <w:r w:rsidRPr="00CE0424">
        <w:t xml:space="preserve">Based on the </w:t>
      </w:r>
      <w:r w:rsidR="000949CA">
        <w:t>discussion in S</w:t>
      </w:r>
      <w:r w:rsidRPr="00CE0424">
        <w:t xml:space="preserve">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="00D566AB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CA5EF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 w:rsidR="00952F57">
        <w:t>have the following observations and proposals</w:t>
      </w:r>
      <w:r w:rsidR="00495B77">
        <w:t>:</w:t>
      </w:r>
    </w:p>
    <w:p w:rsidR="00E76B0D" w:rsidRDefault="00E76B0D" w:rsidP="00E76B0D">
      <w:pPr>
        <w:pStyle w:val="Proposal"/>
        <w:numPr>
          <w:ilvl w:val="0"/>
          <w:numId w:val="44"/>
        </w:numPr>
        <w:rPr>
          <w:rFonts w:ascii="Times New Roman" w:hAnsi="Times New Roman"/>
          <w:i/>
        </w:rPr>
      </w:pPr>
      <w:r w:rsidRPr="00E76B0D">
        <w:rPr>
          <w:rFonts w:ascii="Times New Roman" w:hAnsi="Times New Roman"/>
          <w:i/>
        </w:rPr>
        <w:t xml:space="preserve">In order to achieve the maximum scheduling flexibility, it is proposed that the SC-PTM search space should be based on Type2-MPDCCH common search space. </w:t>
      </w:r>
    </w:p>
    <w:p w:rsidR="00E76B0D" w:rsidRDefault="00E76B0D" w:rsidP="00E76B0D">
      <w:pPr>
        <w:pStyle w:val="Proposal"/>
        <w:rPr>
          <w:rFonts w:ascii="Times New Roman" w:hAnsi="Times New Roman"/>
          <w:i/>
        </w:rPr>
      </w:pPr>
      <w:r w:rsidRPr="00745DCF">
        <w:rPr>
          <w:rFonts w:ascii="Times New Roman" w:hAnsi="Times New Roman"/>
          <w:i/>
        </w:rPr>
        <w:t>UEs that have ongoing SC-MTCH transmission are not required to monitor the search space of SC-MCCH unless it gets a SC-MCCH change notification</w:t>
      </w:r>
      <w:r>
        <w:rPr>
          <w:rFonts w:ascii="Times New Roman" w:hAnsi="Times New Roman"/>
          <w:i/>
        </w:rPr>
        <w:t xml:space="preserve">. </w:t>
      </w:r>
    </w:p>
    <w:p w:rsidR="00E76B0D" w:rsidRDefault="00E76B0D" w:rsidP="00E76B0D">
      <w:pPr>
        <w:pStyle w:val="Proposal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  <w:lang w:val="en-US"/>
        </w:rPr>
        <w:t xml:space="preserve">The DCI scheduling SC-MTCH can be used to indicate the relevance of the </w:t>
      </w:r>
      <w:r w:rsidRPr="00CC5ECA">
        <w:rPr>
          <w:rFonts w:ascii="Times New Roman" w:hAnsi="Times New Roman"/>
          <w:i/>
          <w:lang w:val="en-US"/>
        </w:rPr>
        <w:t>SC-MCCH change notifications</w:t>
      </w:r>
      <w:r>
        <w:rPr>
          <w:rFonts w:ascii="Times New Roman" w:hAnsi="Times New Roman"/>
          <w:i/>
          <w:lang w:val="en-US"/>
        </w:rPr>
        <w:t xml:space="preserve">. </w:t>
      </w:r>
    </w:p>
    <w:p w:rsidR="00E76B0D" w:rsidRDefault="00E76B0D" w:rsidP="00E76B0D">
      <w:pPr>
        <w:pStyle w:val="Proposal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  <w:lang w:val="en-US"/>
        </w:rPr>
        <w:t xml:space="preserve">The DCI format used for SC-PTM can be based on DCI format 6-1B in Rel-13 eMTC. </w:t>
      </w:r>
    </w:p>
    <w:p w:rsidR="00E76B0D" w:rsidRDefault="00E76B0D" w:rsidP="00E76B0D">
      <w:pPr>
        <w:pStyle w:val="Proposal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</w:rPr>
        <w:t>T</w:t>
      </w:r>
      <w:r w:rsidRPr="00E63FD9">
        <w:rPr>
          <w:rFonts w:ascii="Times New Roman" w:hAnsi="Times New Roman"/>
          <w:i/>
          <w:lang w:val="en-US"/>
        </w:rPr>
        <w:t>he maximum bandwidth and maximum TBS size of a particular SC-MTCH should be indicated in the SC-MCCH.</w:t>
      </w:r>
      <w:r>
        <w:rPr>
          <w:rFonts w:ascii="Times New Roman" w:hAnsi="Times New Roman"/>
          <w:i/>
          <w:lang w:val="en-US"/>
        </w:rPr>
        <w:t xml:space="preserve"> </w:t>
      </w:r>
    </w:p>
    <w:p w:rsidR="00E76B0D" w:rsidRPr="001162AC" w:rsidRDefault="00E76B0D" w:rsidP="00E76B0D">
      <w:pPr>
        <w:pStyle w:val="Proposal"/>
        <w:rPr>
          <w:rFonts w:ascii="Times New Roman" w:hAnsi="Times New Roman"/>
          <w:i/>
          <w:lang w:val="en-US"/>
        </w:rPr>
      </w:pPr>
      <w:r w:rsidRPr="001162AC">
        <w:rPr>
          <w:rFonts w:ascii="Times New Roman" w:hAnsi="Times New Roman"/>
          <w:i/>
        </w:rPr>
        <w:t>Based on the above discussion, in the DCI for SC-PTM, at least the foll</w:t>
      </w:r>
      <w:r>
        <w:rPr>
          <w:rFonts w:ascii="Times New Roman" w:hAnsi="Times New Roman"/>
          <w:i/>
        </w:rPr>
        <w:t>owing fields should be included</w:t>
      </w:r>
      <w:r>
        <w:rPr>
          <w:rFonts w:ascii="Times New Roman" w:hAnsi="Times New Roman"/>
          <w:i/>
          <w:lang w:val="en-US"/>
        </w:rPr>
        <w:t xml:space="preserve"> </w:t>
      </w:r>
    </w:p>
    <w:p w:rsidR="00B73111" w:rsidRDefault="00E76B0D" w:rsidP="00B73111">
      <w:pPr>
        <w:pStyle w:val="ListParagraph"/>
        <w:numPr>
          <w:ilvl w:val="0"/>
          <w:numId w:val="43"/>
        </w:numPr>
        <w:rPr>
          <w:rFonts w:ascii="Times New Roman" w:hAnsi="Times New Roman"/>
          <w:b/>
          <w:bCs/>
          <w:i/>
        </w:rPr>
      </w:pPr>
      <w:r w:rsidRPr="001162AC">
        <w:rPr>
          <w:rFonts w:ascii="Times New Roman" w:hAnsi="Times New Roman"/>
          <w:b/>
          <w:bCs/>
          <w:i/>
        </w:rPr>
        <w:t>Frequency-hopping flag</w:t>
      </w:r>
    </w:p>
    <w:p w:rsidR="00B73111" w:rsidRDefault="00E76B0D" w:rsidP="00B73111">
      <w:pPr>
        <w:pStyle w:val="ListParagraph"/>
        <w:numPr>
          <w:ilvl w:val="0"/>
          <w:numId w:val="43"/>
        </w:numPr>
        <w:rPr>
          <w:rFonts w:ascii="Times New Roman" w:hAnsi="Times New Roman"/>
          <w:b/>
          <w:bCs/>
          <w:i/>
        </w:rPr>
      </w:pPr>
      <w:r w:rsidRPr="00B73111">
        <w:rPr>
          <w:rFonts w:ascii="Times New Roman" w:hAnsi="Times New Roman"/>
          <w:b/>
          <w:bCs/>
          <w:i/>
        </w:rPr>
        <w:t>Resource assignment, including resource block and bandwidth indications</w:t>
      </w:r>
    </w:p>
    <w:p w:rsidR="00E76B0D" w:rsidRPr="00B73111" w:rsidRDefault="00E76B0D" w:rsidP="00B73111">
      <w:pPr>
        <w:pStyle w:val="ListParagraph"/>
        <w:numPr>
          <w:ilvl w:val="0"/>
          <w:numId w:val="43"/>
        </w:numPr>
        <w:rPr>
          <w:rFonts w:ascii="Times New Roman" w:hAnsi="Times New Roman"/>
          <w:b/>
          <w:bCs/>
          <w:i/>
        </w:rPr>
      </w:pPr>
      <w:r w:rsidRPr="00B73111">
        <w:rPr>
          <w:rFonts w:ascii="Times New Roman" w:hAnsi="Times New Roman"/>
          <w:b/>
          <w:bCs/>
          <w:i/>
        </w:rPr>
        <w:t>Number of PDSCH repetitions</w:t>
      </w:r>
    </w:p>
    <w:p w:rsidR="00E76B0D" w:rsidRPr="001162AC" w:rsidRDefault="00E76B0D" w:rsidP="00E76B0D">
      <w:pPr>
        <w:pStyle w:val="ListParagraph"/>
        <w:numPr>
          <w:ilvl w:val="0"/>
          <w:numId w:val="43"/>
        </w:numPr>
        <w:rPr>
          <w:rFonts w:ascii="Times New Roman" w:hAnsi="Times New Roman"/>
          <w:b/>
          <w:bCs/>
          <w:i/>
        </w:rPr>
      </w:pPr>
      <w:r w:rsidRPr="001162AC">
        <w:rPr>
          <w:rFonts w:ascii="Times New Roman" w:hAnsi="Times New Roman"/>
          <w:b/>
          <w:bCs/>
          <w:i/>
        </w:rPr>
        <w:lastRenderedPageBreak/>
        <w:t>MCS</w:t>
      </w:r>
    </w:p>
    <w:p w:rsidR="00E76B0D" w:rsidRPr="00E76B0D" w:rsidRDefault="00E76B0D" w:rsidP="00E76B0D">
      <w:pPr>
        <w:pStyle w:val="ListParagraph"/>
        <w:numPr>
          <w:ilvl w:val="0"/>
          <w:numId w:val="43"/>
        </w:numPr>
        <w:rPr>
          <w:rFonts w:ascii="Times New Roman" w:hAnsi="Times New Roman"/>
          <w:b/>
          <w:bCs/>
          <w:i/>
        </w:rPr>
      </w:pPr>
      <w:r w:rsidRPr="001162AC">
        <w:rPr>
          <w:rFonts w:ascii="Times New Roman" w:hAnsi="Times New Roman"/>
          <w:b/>
          <w:bCs/>
          <w:i/>
        </w:rPr>
        <w:t>Number of MPDCCH repetitions</w:t>
      </w:r>
    </w:p>
    <w:p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:rsidR="00770F7E" w:rsidRPr="00067903" w:rsidRDefault="00770F7E" w:rsidP="00770F7E">
      <w:pPr>
        <w:pStyle w:val="Reference"/>
        <w:rPr>
          <w:lang w:val="en-US"/>
        </w:rPr>
      </w:pPr>
      <w:bookmarkStart w:id="5" w:name="_Ref455671457"/>
      <w:bookmarkStart w:id="6" w:name="_Ref458790951"/>
      <w:bookmarkStart w:id="7" w:name="_Ref458590041"/>
      <w:r w:rsidRPr="00C56012">
        <w:rPr>
          <w:noProof/>
          <w:lang w:val="en-US"/>
        </w:rPr>
        <w:t>RP-161464</w:t>
      </w:r>
      <w:r>
        <w:rPr>
          <w:noProof/>
          <w:lang w:val="en-US"/>
        </w:rPr>
        <w:t>, “</w:t>
      </w:r>
      <w:r w:rsidRPr="00C56012">
        <w:rPr>
          <w:noProof/>
          <w:lang w:val="en-US"/>
        </w:rPr>
        <w:t>Revised WID for Further Enhanced MTC for LTE</w:t>
      </w:r>
      <w:r>
        <w:rPr>
          <w:noProof/>
          <w:lang w:val="en-US"/>
        </w:rPr>
        <w:t xml:space="preserve">”, source Ericsson, 3GPP TSG RAN Meeting #73, </w:t>
      </w:r>
      <w:r w:rsidRPr="00F713E1">
        <w:rPr>
          <w:noProof/>
          <w:lang w:val="en-US"/>
        </w:rPr>
        <w:t>New Orleans, USA, September 19-22, 2016</w:t>
      </w:r>
      <w:r>
        <w:rPr>
          <w:noProof/>
          <w:lang w:val="en-US"/>
        </w:rPr>
        <w:t>.</w:t>
      </w:r>
      <w:bookmarkEnd w:id="5"/>
    </w:p>
    <w:p w:rsidR="00D65045" w:rsidRDefault="00D65045" w:rsidP="00D65045">
      <w:pPr>
        <w:pStyle w:val="Reference"/>
      </w:pPr>
      <w:bookmarkStart w:id="8" w:name="_Ref465668802"/>
      <w:r w:rsidRPr="00CF467B">
        <w:t>R1-167669</w:t>
      </w:r>
      <w:r w:rsidRPr="00CF467B">
        <w:tab/>
        <w:t>“</w:t>
      </w:r>
      <w:r w:rsidRPr="00D446E9">
        <w:t>Overview of SC-PTM and common eMTC and NB-IoT aspects</w:t>
      </w:r>
      <w:r w:rsidRPr="00CF467B">
        <w:t>”, source Ericsson, 3GPP TSG-RAN WG1 #86, Gothenburg, Sweden, 22nd – 26th August 2016</w:t>
      </w:r>
      <w:r>
        <w:t>.</w:t>
      </w:r>
      <w:bookmarkEnd w:id="6"/>
      <w:bookmarkEnd w:id="8"/>
      <w:r>
        <w:t xml:space="preserve"> </w:t>
      </w:r>
    </w:p>
    <w:p w:rsidR="00184EB9" w:rsidRPr="00DC0E72" w:rsidRDefault="00480F4F" w:rsidP="00480F4F">
      <w:pPr>
        <w:pStyle w:val="Reference"/>
      </w:pPr>
      <w:bookmarkStart w:id="9" w:name="_Ref465856985"/>
      <w:r w:rsidRPr="00480F4F">
        <w:t>R1-1608895</w:t>
      </w:r>
      <w:r>
        <w:t>, “</w:t>
      </w:r>
      <w:r w:rsidRPr="00480F4F">
        <w:t>SC-PTM Search Space Considerations</w:t>
      </w:r>
      <w:r>
        <w:t>”,</w:t>
      </w:r>
      <w:r w:rsidR="00184EB9" w:rsidRPr="00DC0E72">
        <w:t xml:space="preserve"> </w:t>
      </w:r>
      <w:r>
        <w:t xml:space="preserve">source </w:t>
      </w:r>
      <w:r w:rsidRPr="00480F4F">
        <w:t>Nokia, Alcatel-Lucent Shanghai Bell</w:t>
      </w:r>
      <w:r>
        <w:t xml:space="preserve">, </w:t>
      </w:r>
      <w:r w:rsidRPr="00480F4F">
        <w:t>3GPP TSG RAN WG1 Meeting #86-bis</w:t>
      </w:r>
      <w:r>
        <w:t xml:space="preserve">, </w:t>
      </w:r>
      <w:r w:rsidRPr="00480F4F">
        <w:t>Lisbon, Portugal, 10th-14th October 2016</w:t>
      </w:r>
      <w:r>
        <w:t>.</w:t>
      </w:r>
      <w:bookmarkEnd w:id="9"/>
      <w:r>
        <w:t xml:space="preserve"> </w:t>
      </w:r>
    </w:p>
    <w:p w:rsidR="000A6E64" w:rsidRPr="00F23331" w:rsidRDefault="000A6E64" w:rsidP="000A6E64">
      <w:pPr>
        <w:pStyle w:val="Reference"/>
        <w:rPr>
          <w:lang w:val="en-US"/>
        </w:rPr>
      </w:pPr>
      <w:bookmarkStart w:id="10" w:name="_Ref466033894"/>
      <w:r w:rsidRPr="00F23331">
        <w:t>R1-1611097, “Larger max channel bandwidth for FeMTC”, source Ericsson 3GPP TSG-RAN WG1 #87, Reno, US, 14th – 18th Nov 2016.</w:t>
      </w:r>
      <w:bookmarkEnd w:id="10"/>
      <w:r w:rsidRPr="00F23331">
        <w:t xml:space="preserve">                                   </w:t>
      </w:r>
    </w:p>
    <w:p w:rsidR="0035328A" w:rsidRPr="0035328A" w:rsidRDefault="00995D98" w:rsidP="00995D98">
      <w:pPr>
        <w:pStyle w:val="Reference"/>
        <w:rPr>
          <w:lang w:val="en-US"/>
        </w:rPr>
      </w:pPr>
      <w:bookmarkStart w:id="11" w:name="_Ref466034595"/>
      <w:r w:rsidRPr="00995D98">
        <w:t>R1-1611102</w:t>
      </w:r>
      <w:r>
        <w:t>, “</w:t>
      </w:r>
      <w:r w:rsidRPr="00995D98">
        <w:t>L1 configuration of multicast for FeMTC</w:t>
      </w:r>
      <w:r>
        <w:t xml:space="preserve">”, </w:t>
      </w:r>
      <w:r w:rsidRPr="00F23331">
        <w:t>source Ericsson 3GPP TSG-RAN WG1 #87, Reno, US, 14th – 18th Nov 2016.</w:t>
      </w:r>
      <w:bookmarkEnd w:id="11"/>
    </w:p>
    <w:p w:rsidR="00184EB9" w:rsidRPr="0035328A" w:rsidRDefault="0035328A" w:rsidP="0035328A">
      <w:pPr>
        <w:pStyle w:val="Reference"/>
        <w:rPr>
          <w:lang w:val="en-US"/>
        </w:rPr>
      </w:pPr>
      <w:bookmarkStart w:id="12" w:name="_Ref466034657"/>
      <w:r w:rsidRPr="0035328A">
        <w:t>R1-1611100</w:t>
      </w:r>
      <w:r>
        <w:t>, “</w:t>
      </w:r>
      <w:r w:rsidRPr="0035328A">
        <w:t>Resource allocation and DCI definition for FeMTC</w:t>
      </w:r>
      <w:r>
        <w:t xml:space="preserve">”, </w:t>
      </w:r>
      <w:r w:rsidRPr="00F23331">
        <w:t>source Ericsson 3GPP TSG-RAN WG1 #87, Reno, US, 14th – 18th Nov 2016.</w:t>
      </w:r>
      <w:bookmarkEnd w:id="12"/>
      <w:r w:rsidR="00995D98" w:rsidRPr="00F23331">
        <w:t xml:space="preserve">                                  </w:t>
      </w:r>
    </w:p>
    <w:bookmarkEnd w:id="7"/>
    <w:p w:rsidR="003502D0" w:rsidRDefault="003502D0" w:rsidP="00CA5EF3">
      <w:pPr>
        <w:pStyle w:val="Heading1"/>
        <w:numPr>
          <w:ilvl w:val="0"/>
          <w:numId w:val="0"/>
        </w:numPr>
        <w:ind w:left="432" w:hanging="432"/>
      </w:pPr>
      <w:r>
        <w:t>Appendix</w:t>
      </w:r>
      <w:r w:rsidR="00B808B9">
        <w:t>:</w:t>
      </w:r>
      <w:r>
        <w:t xml:space="preserve"> ASN.1 reference</w:t>
      </w:r>
    </w:p>
    <w:p w:rsidR="00160AF0" w:rsidRPr="00C470F1" w:rsidRDefault="00160AF0" w:rsidP="00160AF0">
      <w:pPr>
        <w:pStyle w:val="Heading4"/>
        <w:numPr>
          <w:ilvl w:val="0"/>
          <w:numId w:val="0"/>
        </w:numPr>
        <w:ind w:left="864" w:hanging="864"/>
        <w:rPr>
          <w:noProof/>
        </w:rPr>
      </w:pPr>
      <w:r w:rsidRPr="00954A18">
        <w:rPr>
          <w:i/>
          <w:noProof/>
        </w:rPr>
        <w:t>SystemInformationBlockType20</w:t>
      </w:r>
    </w:p>
    <w:p w:rsidR="00160AF0" w:rsidRPr="00C470F1" w:rsidRDefault="00160AF0" w:rsidP="00160AF0">
      <w:r w:rsidRPr="00C470F1">
        <w:t xml:space="preserve">The IE </w:t>
      </w:r>
      <w:r w:rsidRPr="00C470F1">
        <w:rPr>
          <w:i/>
          <w:noProof/>
        </w:rPr>
        <w:t>SystemInformationBlockType</w:t>
      </w:r>
      <w:r>
        <w:rPr>
          <w:i/>
          <w:noProof/>
        </w:rPr>
        <w:t>20</w:t>
      </w:r>
      <w:r w:rsidRPr="00C470F1">
        <w:rPr>
          <w:iCs/>
        </w:rPr>
        <w:t xml:space="preserve"> contains the </w:t>
      </w:r>
      <w:smartTag w:uri="urn:schemas-microsoft-com:office:smarttags" w:element="PersonName">
        <w:r w:rsidRPr="00C470F1">
          <w:rPr>
            <w:iCs/>
          </w:rPr>
          <w:t>info</w:t>
        </w:r>
      </w:smartTag>
      <w:r w:rsidRPr="00C470F1">
        <w:rPr>
          <w:iCs/>
        </w:rPr>
        <w:t xml:space="preserve">rmation required to acquire the control </w:t>
      </w:r>
      <w:smartTag w:uri="urn:schemas-microsoft-com:office:smarttags" w:element="PersonName">
        <w:r w:rsidRPr="00C470F1">
          <w:rPr>
            <w:iCs/>
          </w:rPr>
          <w:t>info</w:t>
        </w:r>
      </w:smartTag>
      <w:r w:rsidRPr="00C470F1">
        <w:rPr>
          <w:iCs/>
        </w:rPr>
        <w:t>rmation associated transmission of MBMS using SC-PTM</w:t>
      </w:r>
      <w:r w:rsidRPr="00C470F1">
        <w:t>.</w:t>
      </w:r>
    </w:p>
    <w:p w:rsidR="00160AF0" w:rsidRPr="00DF149C" w:rsidRDefault="00160AF0" w:rsidP="00160AF0">
      <w:pPr>
        <w:pStyle w:val="TH"/>
        <w:rPr>
          <w:bCs/>
          <w:iCs/>
        </w:rPr>
      </w:pPr>
      <w:r w:rsidRPr="00740E7D">
        <w:rPr>
          <w:bCs/>
          <w:i/>
          <w:iCs/>
          <w:noProof/>
        </w:rPr>
        <w:t xml:space="preserve">SystemInformationBlockType20 </w:t>
      </w:r>
      <w:smartTag w:uri="urn:schemas-microsoft-com:office:smarttags" w:element="PersonName">
        <w:r w:rsidRPr="00DF149C">
          <w:rPr>
            <w:bCs/>
            <w:iCs/>
            <w:noProof/>
          </w:rPr>
          <w:t>info</w:t>
        </w:r>
      </w:smartTag>
      <w:r w:rsidRPr="00DF149C">
        <w:rPr>
          <w:bCs/>
          <w:iCs/>
          <w:noProof/>
        </w:rPr>
        <w:t>rmation element</w:t>
      </w:r>
    </w:p>
    <w:p w:rsidR="00160AF0" w:rsidRPr="00C470F1" w:rsidRDefault="00160AF0" w:rsidP="00160AF0">
      <w:pPr>
        <w:pStyle w:val="PL"/>
        <w:shd w:val="clear" w:color="auto" w:fill="E6E6E6"/>
      </w:pPr>
      <w:r w:rsidRPr="00C470F1">
        <w:t>-- ASN1STA</w:t>
      </w:r>
      <w:smartTag w:uri="urn:schemas-microsoft-com:office:smarttags" w:element="PersonName">
        <w:r w:rsidRPr="00C470F1">
          <w:t>RT</w:t>
        </w:r>
      </w:smartTag>
    </w:p>
    <w:p w:rsidR="00160AF0" w:rsidRPr="00C470F1" w:rsidRDefault="00160AF0" w:rsidP="00160AF0">
      <w:pPr>
        <w:pStyle w:val="PL"/>
        <w:shd w:val="clear" w:color="auto" w:fill="E6E6E6"/>
      </w:pPr>
    </w:p>
    <w:p w:rsidR="00160AF0" w:rsidRPr="00C470F1" w:rsidRDefault="00160AF0" w:rsidP="00160AF0">
      <w:pPr>
        <w:pStyle w:val="PL"/>
        <w:shd w:val="clear" w:color="auto" w:fill="E6E6E6"/>
      </w:pPr>
      <w:r>
        <w:t>SystemInformationBlockType20</w:t>
      </w:r>
      <w:r w:rsidRPr="00C470F1">
        <w:t>-r13 ::=</w:t>
      </w:r>
      <w:r w:rsidRPr="00C470F1">
        <w:tab/>
        <w:t>SEQUENCE {</w:t>
      </w:r>
    </w:p>
    <w:p w:rsidR="00160AF0" w:rsidRPr="006464D4" w:rsidRDefault="00160AF0" w:rsidP="00160AF0">
      <w:pPr>
        <w:pStyle w:val="PL"/>
        <w:shd w:val="clear" w:color="auto" w:fill="E6E6E6"/>
      </w:pPr>
      <w:r w:rsidRPr="00C470F1">
        <w:tab/>
        <w:t>sc-mcch-Re</w:t>
      </w:r>
      <w:r w:rsidRPr="006464D4">
        <w:t>petionPeriod-r13</w:t>
      </w:r>
      <w:r w:rsidRPr="006464D4">
        <w:tab/>
      </w:r>
      <w:r w:rsidRPr="006464D4">
        <w:tab/>
        <w:t>ENUMERATED {rf2, rf4, rf8, rf16, rf32, rf64, rf128, rf256},</w:t>
      </w:r>
    </w:p>
    <w:p w:rsidR="00160AF0" w:rsidRPr="00C701B5" w:rsidRDefault="00160AF0" w:rsidP="00160AF0">
      <w:pPr>
        <w:pStyle w:val="PL"/>
        <w:shd w:val="clear" w:color="auto" w:fill="E6E6E6"/>
        <w:rPr>
          <w:lang w:val="sv-SE"/>
        </w:rPr>
      </w:pPr>
      <w:r w:rsidRPr="006464D4">
        <w:tab/>
      </w:r>
      <w:r w:rsidRPr="00C701B5">
        <w:rPr>
          <w:lang w:val="sv-SE"/>
        </w:rPr>
        <w:t>sc-mcch-Offset-r13</w:t>
      </w:r>
      <w:r w:rsidRPr="00C701B5">
        <w:rPr>
          <w:lang w:val="sv-SE"/>
        </w:rPr>
        <w:tab/>
      </w:r>
      <w:r w:rsidRPr="00C701B5">
        <w:rPr>
          <w:lang w:val="sv-SE"/>
        </w:rPr>
        <w:tab/>
      </w:r>
      <w:r w:rsidRPr="00C701B5">
        <w:rPr>
          <w:lang w:val="sv-SE"/>
        </w:rPr>
        <w:tab/>
      </w:r>
      <w:r w:rsidRPr="00C701B5">
        <w:rPr>
          <w:lang w:val="sv-SE"/>
        </w:rPr>
        <w:tab/>
        <w:t>INTEGER (0..10),</w:t>
      </w:r>
    </w:p>
    <w:p w:rsidR="00160AF0" w:rsidRDefault="00160AF0" w:rsidP="00160AF0">
      <w:pPr>
        <w:pStyle w:val="PL"/>
        <w:shd w:val="clear" w:color="auto" w:fill="E6E6E6"/>
        <w:rPr>
          <w:lang w:eastAsia="zh-CN"/>
        </w:rPr>
      </w:pPr>
      <w:r w:rsidRPr="00C701B5">
        <w:rPr>
          <w:lang w:val="sv-SE"/>
        </w:rPr>
        <w:tab/>
      </w:r>
      <w:r w:rsidRPr="006464D4">
        <w:t>sc-mcch-</w:t>
      </w:r>
      <w:r>
        <w:rPr>
          <w:rFonts w:hint="eastAsia"/>
          <w:lang w:eastAsia="zh-CN"/>
        </w:rPr>
        <w:t>First</w:t>
      </w:r>
      <w:r w:rsidRPr="006464D4">
        <w:t>Subframe-r13</w:t>
      </w:r>
      <w:r w:rsidRPr="006464D4">
        <w:tab/>
      </w:r>
      <w:r w:rsidRPr="006464D4">
        <w:tab/>
        <w:t>INTEGER (0..9),</w:t>
      </w:r>
    </w:p>
    <w:p w:rsidR="00160AF0" w:rsidRPr="006464D4" w:rsidRDefault="00160AF0" w:rsidP="00160AF0">
      <w:pPr>
        <w:pStyle w:val="PL"/>
        <w:shd w:val="clear" w:color="auto" w:fill="E6E6E6"/>
      </w:pPr>
      <w:r>
        <w:rPr>
          <w:rFonts w:hint="eastAsia"/>
          <w:lang w:eastAsia="zh-CN"/>
        </w:rPr>
        <w:tab/>
      </w:r>
      <w:r w:rsidRPr="00BD5C60">
        <w:rPr>
          <w:lang w:eastAsia="zh-CN"/>
        </w:rPr>
        <w:t>sc-mcch-</w:t>
      </w:r>
      <w:r w:rsidRPr="00BD5C60">
        <w:rPr>
          <w:rFonts w:hint="eastAsia"/>
          <w:lang w:eastAsia="zh-CN"/>
        </w:rPr>
        <w:t>duration</w:t>
      </w:r>
      <w:r w:rsidRPr="00BD5C60">
        <w:rPr>
          <w:lang w:eastAsia="zh-CN"/>
        </w:rPr>
        <w:t xml:space="preserve">-r13 </w:t>
      </w:r>
      <w:r w:rsidRPr="00BD5C60">
        <w:rPr>
          <w:rFonts w:hint="eastAsia"/>
          <w:lang w:eastAsia="zh-CN"/>
        </w:rPr>
        <w:tab/>
      </w:r>
      <w:r w:rsidRPr="00BD5C60">
        <w:rPr>
          <w:rFonts w:hint="eastAsia"/>
          <w:lang w:eastAsia="zh-CN"/>
        </w:rPr>
        <w:tab/>
      </w:r>
      <w:r w:rsidRPr="00BD5C60">
        <w:rPr>
          <w:rFonts w:hint="eastAsia"/>
          <w:lang w:eastAsia="zh-CN"/>
        </w:rPr>
        <w:tab/>
      </w:r>
      <w:r w:rsidRPr="00BD5C60">
        <w:rPr>
          <w:lang w:eastAsia="zh-CN"/>
        </w:rPr>
        <w:t>INTEGER (</w:t>
      </w:r>
      <w:r>
        <w:rPr>
          <w:rFonts w:hint="eastAsia"/>
          <w:lang w:eastAsia="zh-CN"/>
        </w:rPr>
        <w:t>2</w:t>
      </w:r>
      <w:r w:rsidRPr="00BD5C60">
        <w:rPr>
          <w:lang w:eastAsia="zh-CN"/>
        </w:rPr>
        <w:t>..</w:t>
      </w:r>
      <w:r w:rsidRPr="00BD5C60">
        <w:rPr>
          <w:rFonts w:hint="eastAsia"/>
          <w:lang w:eastAsia="zh-CN"/>
        </w:rPr>
        <w:t>9</w:t>
      </w:r>
      <w:r w:rsidRPr="00BD5C60">
        <w:rPr>
          <w:lang w:eastAsia="zh-CN"/>
        </w:rPr>
        <w:t>)</w:t>
      </w:r>
      <w:r w:rsidRPr="00BD5C60">
        <w:rPr>
          <w:rFonts w:hint="eastAsia"/>
          <w:lang w:eastAsia="zh-CN"/>
        </w:rPr>
        <w:tab/>
      </w:r>
      <w:r w:rsidRPr="00BD5C60">
        <w:rPr>
          <w:lang w:eastAsia="zh-CN"/>
        </w:rPr>
        <w:t>OPTIONAL,</w:t>
      </w:r>
    </w:p>
    <w:p w:rsidR="00160AF0" w:rsidRPr="006464D4" w:rsidRDefault="00160AF0" w:rsidP="00160AF0">
      <w:pPr>
        <w:pStyle w:val="PL"/>
        <w:shd w:val="clear" w:color="auto" w:fill="E6E6E6"/>
      </w:pPr>
      <w:r w:rsidRPr="006464D4">
        <w:tab/>
        <w:t>sc-mcch-ModificationPeriod-r13</w:t>
      </w:r>
      <w:r w:rsidRPr="006464D4">
        <w:tab/>
        <w:t>ENUMERATED {rf2, rf4, rf8, rf16, rf32, rf64, rf128, rf256,</w:t>
      </w:r>
    </w:p>
    <w:p w:rsidR="00160AF0" w:rsidRPr="006464D4" w:rsidRDefault="00160AF0" w:rsidP="00160AF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64D4">
        <w:t xml:space="preserve"> rf512</w:t>
      </w:r>
      <w:r>
        <w:t>,</w:t>
      </w:r>
      <w:r w:rsidRPr="006464D4">
        <w:t xml:space="preserve"> rf1024</w:t>
      </w:r>
      <w:r>
        <w:t xml:space="preserve">, r2048, rf4096, rf8192, rf16384, rf32768,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rf65536</w:t>
      </w:r>
      <w:r w:rsidRPr="006464D4">
        <w:t>},</w:t>
      </w:r>
    </w:p>
    <w:p w:rsidR="00160AF0" w:rsidRPr="006464D4" w:rsidRDefault="00160AF0" w:rsidP="00160AF0">
      <w:pPr>
        <w:pStyle w:val="PL"/>
        <w:shd w:val="clear" w:color="auto" w:fill="E6E6E6"/>
      </w:pPr>
      <w:r w:rsidRPr="006464D4">
        <w:tab/>
        <w:t>lateNonCriticalExtension</w:t>
      </w:r>
      <w:r w:rsidRPr="006464D4">
        <w:tab/>
      </w:r>
      <w:r w:rsidRPr="006464D4">
        <w:tab/>
      </w:r>
      <w:r w:rsidRPr="006464D4">
        <w:tab/>
        <w:t>OCTET STRING</w:t>
      </w:r>
      <w:r w:rsidRPr="006464D4">
        <w:tab/>
      </w:r>
      <w:r w:rsidRPr="006464D4">
        <w:tab/>
      </w:r>
      <w:r w:rsidRPr="006464D4">
        <w:tab/>
      </w:r>
      <w:r w:rsidRPr="006464D4">
        <w:tab/>
      </w:r>
      <w:r w:rsidRPr="006464D4">
        <w:tab/>
        <w:t>OPTIONAL,</w:t>
      </w:r>
    </w:p>
    <w:p w:rsidR="00160AF0" w:rsidRDefault="00160AF0" w:rsidP="00160AF0">
      <w:pPr>
        <w:pStyle w:val="PL"/>
        <w:shd w:val="clear" w:color="auto" w:fill="E6E6E6"/>
      </w:pPr>
      <w:r w:rsidRPr="006464D4">
        <w:tab/>
        <w:t>...</w:t>
      </w:r>
    </w:p>
    <w:p w:rsidR="00160AF0" w:rsidRPr="006464D4" w:rsidRDefault="00160AF0" w:rsidP="00160AF0">
      <w:pPr>
        <w:pStyle w:val="PL"/>
        <w:shd w:val="clear" w:color="auto" w:fill="E6E6E6"/>
      </w:pPr>
      <w:r w:rsidRPr="006464D4">
        <w:t>}</w:t>
      </w:r>
    </w:p>
    <w:p w:rsidR="00160AF0" w:rsidRPr="006464D4" w:rsidRDefault="00160AF0" w:rsidP="00160AF0">
      <w:pPr>
        <w:pStyle w:val="PL"/>
        <w:shd w:val="clear" w:color="auto" w:fill="E6E6E6"/>
      </w:pPr>
    </w:p>
    <w:p w:rsidR="00160AF0" w:rsidRPr="006464D4" w:rsidRDefault="00160AF0" w:rsidP="00160AF0">
      <w:pPr>
        <w:pStyle w:val="PL"/>
        <w:shd w:val="clear" w:color="auto" w:fill="E6E6E6"/>
      </w:pPr>
      <w:r w:rsidRPr="00D05729">
        <w:t>-- ASN1STOP</w:t>
      </w:r>
    </w:p>
    <w:p w:rsidR="00160AF0" w:rsidRPr="006464D4" w:rsidRDefault="00160AF0" w:rsidP="00160AF0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60AF0" w:rsidRPr="006464D4" w:rsidTr="006B091E">
        <w:trPr>
          <w:cantSplit/>
          <w:tblHeader/>
        </w:trPr>
        <w:tc>
          <w:tcPr>
            <w:tcW w:w="9639" w:type="dxa"/>
          </w:tcPr>
          <w:p w:rsidR="00160AF0" w:rsidRPr="006464D4" w:rsidRDefault="00160AF0" w:rsidP="006B091E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6464D4">
              <w:rPr>
                <w:b/>
                <w:i/>
                <w:noProof/>
                <w:sz w:val="18"/>
              </w:rPr>
              <w:t>SystemInformationBlockType20</w:t>
            </w:r>
            <w:r w:rsidRPr="006464D4">
              <w:rPr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160AF0" w:rsidRPr="006464D4" w:rsidTr="006B091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0AF0" w:rsidRPr="006464D4" w:rsidRDefault="00160AF0" w:rsidP="006B091E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6464D4">
              <w:rPr>
                <w:b/>
                <w:bCs/>
                <w:i/>
                <w:noProof/>
                <w:sz w:val="18"/>
              </w:rPr>
              <w:t>sc-mcch-ModificationPeriod</w:t>
            </w:r>
          </w:p>
          <w:p w:rsidR="00160AF0" w:rsidRPr="00103E3D" w:rsidRDefault="00160AF0" w:rsidP="006B091E">
            <w:pPr>
              <w:pStyle w:val="TAL"/>
              <w:rPr>
                <w:lang w:eastAsia="en-GB"/>
              </w:rPr>
            </w:pPr>
            <w:r w:rsidRPr="006464D4">
              <w:rPr>
                <w:noProof/>
                <w:lang w:eastAsia="en-GB"/>
              </w:rPr>
              <w:t xml:space="preserve">Defines periodically appearing boundaries, i.e. radio frames for which SFN mod </w:t>
            </w:r>
            <w:r w:rsidRPr="006464D4">
              <w:rPr>
                <w:i/>
                <w:noProof/>
                <w:lang w:eastAsia="en-GB"/>
              </w:rPr>
              <w:t>sc-mcch-ModificationPeriod</w:t>
            </w:r>
            <w:r w:rsidRPr="006464D4">
              <w:rPr>
                <w:noProof/>
                <w:lang w:eastAsia="en-GB"/>
              </w:rPr>
              <w:t xml:space="preserve"> = 0. The contents of different transmissions of SC-MCCH </w:t>
            </w:r>
            <w:smartTag w:uri="urn:schemas-microsoft-com:office:smarttags" w:element="PersonName">
              <w:r w:rsidRPr="006464D4">
                <w:rPr>
                  <w:noProof/>
                  <w:lang w:eastAsia="en-GB"/>
                </w:rPr>
                <w:t>info</w:t>
              </w:r>
            </w:smartTag>
            <w:r w:rsidRPr="006464D4">
              <w:rPr>
                <w:noProof/>
                <w:lang w:eastAsia="en-GB"/>
              </w:rPr>
              <w:t>rmation can only be different if there is at least one such boundary in-between them.</w:t>
            </w:r>
            <w:r w:rsidRPr="005377E5">
              <w:rPr>
                <w:noProof/>
                <w:lang w:eastAsia="en-GB"/>
              </w:rPr>
              <w:t xml:space="preserve"> Value rf2 corresponds to 2 radio frames, value rf4 corresponds to 4 radio frames and so on.</w:t>
            </w:r>
          </w:p>
        </w:tc>
      </w:tr>
      <w:tr w:rsidR="00160AF0" w:rsidRPr="006464D4" w:rsidTr="006B091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0AF0" w:rsidRPr="00BD5C60" w:rsidRDefault="00160AF0" w:rsidP="006B091E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BD5C60">
              <w:rPr>
                <w:b/>
                <w:bCs/>
                <w:i/>
                <w:noProof/>
                <w:sz w:val="18"/>
              </w:rPr>
              <w:t>sc-mcch-</w:t>
            </w:r>
            <w:r w:rsidRPr="00BD5C60">
              <w:rPr>
                <w:rFonts w:hint="eastAsia"/>
                <w:b/>
                <w:bCs/>
                <w:i/>
                <w:noProof/>
                <w:sz w:val="18"/>
              </w:rPr>
              <w:t>duration</w:t>
            </w:r>
          </w:p>
          <w:p w:rsidR="00160AF0" w:rsidRPr="006464D4" w:rsidRDefault="00160AF0" w:rsidP="006B091E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0D33A4">
              <w:rPr>
                <w:rFonts w:hint="eastAsia"/>
                <w:noProof/>
                <w:sz w:val="18"/>
                <w:lang w:eastAsia="en-GB"/>
              </w:rPr>
              <w:t>Indicates, starting from the subframe in</w:t>
            </w:r>
            <w:r w:rsidRPr="00F15DEC">
              <w:rPr>
                <w:rFonts w:hint="eastAsia"/>
                <w:noProof/>
                <w:sz w:val="18"/>
                <w:lang w:eastAsia="en-GB"/>
              </w:rPr>
              <w:t xml:space="preserve">dicated by </w:t>
            </w:r>
            <w:r w:rsidRPr="00F15DEC">
              <w:rPr>
                <w:i/>
                <w:noProof/>
                <w:sz w:val="18"/>
                <w:lang w:eastAsia="en-GB"/>
              </w:rPr>
              <w:t>sc-mcch-</w:t>
            </w:r>
            <w:r w:rsidRPr="00F15DEC">
              <w:rPr>
                <w:rFonts w:hint="eastAsia"/>
                <w:i/>
                <w:noProof/>
                <w:sz w:val="18"/>
              </w:rPr>
              <w:t>First</w:t>
            </w:r>
            <w:r w:rsidRPr="00F15DEC">
              <w:rPr>
                <w:i/>
                <w:noProof/>
                <w:sz w:val="18"/>
                <w:lang w:eastAsia="en-GB"/>
              </w:rPr>
              <w:t>Subframe</w:t>
            </w:r>
            <w:r w:rsidRPr="00F15DEC">
              <w:rPr>
                <w:rFonts w:hint="eastAsia"/>
                <w:noProof/>
                <w:sz w:val="18"/>
                <w:lang w:eastAsia="en-GB"/>
              </w:rPr>
              <w:t xml:space="preserve">, the duration </w:t>
            </w:r>
            <w:r>
              <w:rPr>
                <w:noProof/>
                <w:sz w:val="18"/>
                <w:lang w:eastAsia="en-GB"/>
              </w:rPr>
              <w:t xml:space="preserve">in subframes </w:t>
            </w:r>
            <w:r w:rsidRPr="00F15DEC">
              <w:rPr>
                <w:rFonts w:hint="eastAsia"/>
                <w:noProof/>
                <w:sz w:val="18"/>
                <w:lang w:eastAsia="en-GB"/>
              </w:rPr>
              <w:t xml:space="preserve">during which </w:t>
            </w:r>
            <w:r w:rsidRPr="00F15DEC">
              <w:rPr>
                <w:noProof/>
                <w:sz w:val="18"/>
                <w:lang w:eastAsia="en-GB"/>
              </w:rPr>
              <w:t xml:space="preserve">SC-MCCH </w:t>
            </w:r>
            <w:r>
              <w:rPr>
                <w:noProof/>
                <w:sz w:val="18"/>
                <w:lang w:eastAsia="en-GB"/>
              </w:rPr>
              <w:t>may be</w:t>
            </w:r>
            <w:r w:rsidRPr="00F15DEC">
              <w:rPr>
                <w:noProof/>
                <w:sz w:val="18"/>
                <w:lang w:eastAsia="en-GB"/>
              </w:rPr>
              <w:t xml:space="preserve"> scheduled</w:t>
            </w:r>
            <w:r w:rsidRPr="00F15DEC">
              <w:rPr>
                <w:rFonts w:hint="eastAsia"/>
                <w:noProof/>
                <w:sz w:val="18"/>
                <w:lang w:eastAsia="en-GB"/>
              </w:rPr>
              <w:t xml:space="preserve"> in </w:t>
            </w:r>
            <w:r w:rsidRPr="000E11BE">
              <w:rPr>
                <w:noProof/>
                <w:sz w:val="18"/>
                <w:lang w:eastAsia="en-GB"/>
              </w:rPr>
              <w:t>PDCCH sub-frames</w:t>
            </w:r>
            <w:r>
              <w:rPr>
                <w:rFonts w:hint="eastAsia"/>
                <w:noProof/>
                <w:sz w:val="18"/>
                <w:lang w:eastAsia="en-GB"/>
              </w:rPr>
              <w:t xml:space="preserve">, </w:t>
            </w:r>
            <w:r w:rsidRPr="00E35275">
              <w:rPr>
                <w:noProof/>
                <w:sz w:val="18"/>
                <w:lang w:eastAsia="en-GB"/>
              </w:rPr>
              <w:t>see TS 36.321 [6]</w:t>
            </w:r>
            <w:r w:rsidRPr="00F15DEC">
              <w:rPr>
                <w:rFonts w:hint="eastAsia"/>
                <w:noProof/>
                <w:sz w:val="18"/>
                <w:lang w:eastAsia="en-GB"/>
              </w:rPr>
              <w:t xml:space="preserve">. </w:t>
            </w:r>
            <w:r w:rsidRPr="00F15DEC">
              <w:rPr>
                <w:noProof/>
                <w:sz w:val="18"/>
                <w:lang w:eastAsia="en-GB"/>
              </w:rPr>
              <w:t>A</w:t>
            </w:r>
            <w:r w:rsidRPr="00F15DEC">
              <w:rPr>
                <w:rFonts w:hint="eastAsia"/>
                <w:noProof/>
                <w:sz w:val="18"/>
                <w:lang w:eastAsia="en-GB"/>
              </w:rPr>
              <w:t>bsen</w:t>
            </w:r>
            <w:r w:rsidRPr="00F15DEC">
              <w:rPr>
                <w:noProof/>
                <w:sz w:val="18"/>
                <w:lang w:eastAsia="en-GB"/>
              </w:rPr>
              <w:t>ce</w:t>
            </w:r>
            <w:r w:rsidRPr="00F15DEC">
              <w:rPr>
                <w:rFonts w:hint="eastAsia"/>
                <w:noProof/>
                <w:sz w:val="18"/>
                <w:lang w:eastAsia="en-GB"/>
              </w:rPr>
              <w:t xml:space="preserve"> of this</w:t>
            </w:r>
            <w:r w:rsidRPr="000D33A4">
              <w:rPr>
                <w:rFonts w:hint="eastAsia"/>
                <w:noProof/>
                <w:sz w:val="18"/>
                <w:lang w:eastAsia="en-GB"/>
              </w:rPr>
              <w:t xml:space="preserve"> IE means </w:t>
            </w:r>
            <w:r>
              <w:rPr>
                <w:noProof/>
                <w:sz w:val="18"/>
                <w:lang w:eastAsia="en-GB"/>
              </w:rPr>
              <w:t xml:space="preserve">that </w:t>
            </w:r>
            <w:r w:rsidRPr="000D33A4">
              <w:rPr>
                <w:rFonts w:hint="eastAsia"/>
                <w:noProof/>
                <w:sz w:val="18"/>
                <w:lang w:eastAsia="en-GB"/>
              </w:rPr>
              <w:t xml:space="preserve">SC-MCCH is only scheduled in </w:t>
            </w:r>
            <w:r w:rsidRPr="000D33A4">
              <w:rPr>
                <w:noProof/>
                <w:sz w:val="18"/>
                <w:lang w:eastAsia="en-GB"/>
              </w:rPr>
              <w:t>the</w:t>
            </w:r>
            <w:r w:rsidRPr="000D33A4">
              <w:rPr>
                <w:rFonts w:hint="eastAsia"/>
                <w:noProof/>
                <w:sz w:val="18"/>
                <w:lang w:eastAsia="en-GB"/>
              </w:rPr>
              <w:t xml:space="preserve"> </w:t>
            </w:r>
            <w:r w:rsidRPr="000D33A4">
              <w:rPr>
                <w:noProof/>
                <w:sz w:val="18"/>
                <w:lang w:eastAsia="en-GB"/>
              </w:rPr>
              <w:t>subframe</w:t>
            </w:r>
            <w:r w:rsidRPr="000D33A4">
              <w:rPr>
                <w:rFonts w:hint="eastAsia"/>
                <w:noProof/>
                <w:sz w:val="18"/>
                <w:lang w:eastAsia="en-GB"/>
              </w:rPr>
              <w:t xml:space="preserve"> indicated by </w:t>
            </w:r>
            <w:r w:rsidRPr="000D33A4">
              <w:rPr>
                <w:i/>
                <w:noProof/>
                <w:sz w:val="18"/>
                <w:lang w:eastAsia="en-GB"/>
              </w:rPr>
              <w:t>sc-mcch-</w:t>
            </w:r>
            <w:r>
              <w:rPr>
                <w:rFonts w:hint="eastAsia"/>
                <w:i/>
                <w:noProof/>
                <w:sz w:val="18"/>
              </w:rPr>
              <w:t>First</w:t>
            </w:r>
            <w:r w:rsidRPr="000D33A4">
              <w:rPr>
                <w:i/>
                <w:noProof/>
                <w:sz w:val="18"/>
                <w:lang w:eastAsia="en-GB"/>
              </w:rPr>
              <w:t>Subframe</w:t>
            </w:r>
            <w:r>
              <w:rPr>
                <w:rFonts w:hint="eastAsia"/>
                <w:noProof/>
                <w:sz w:val="18"/>
                <w:lang w:eastAsia="en-GB"/>
              </w:rPr>
              <w:t>.</w:t>
            </w:r>
          </w:p>
        </w:tc>
      </w:tr>
      <w:tr w:rsidR="00160AF0" w:rsidRPr="006464D4" w:rsidTr="006B091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0AF0" w:rsidRPr="006464D4" w:rsidRDefault="00160AF0" w:rsidP="006B091E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6464D4">
              <w:rPr>
                <w:b/>
                <w:bCs/>
                <w:i/>
                <w:noProof/>
                <w:sz w:val="18"/>
              </w:rPr>
              <w:t>sc-mcch-Offset</w:t>
            </w:r>
          </w:p>
          <w:p w:rsidR="00160AF0" w:rsidRPr="00103E3D" w:rsidRDefault="00160AF0" w:rsidP="006B091E">
            <w:pPr>
              <w:pStyle w:val="TAL"/>
              <w:rPr>
                <w:lang w:eastAsia="en-GB"/>
              </w:rPr>
            </w:pPr>
            <w:r w:rsidRPr="006464D4">
              <w:rPr>
                <w:noProof/>
                <w:lang w:eastAsia="en-GB"/>
              </w:rPr>
              <w:t xml:space="preserve">Indicates, together with the </w:t>
            </w:r>
            <w:r w:rsidRPr="00345835">
              <w:rPr>
                <w:i/>
                <w:noProof/>
                <w:lang w:eastAsia="en-GB"/>
              </w:rPr>
              <w:t>s</w:t>
            </w:r>
            <w:r w:rsidRPr="006464D4">
              <w:rPr>
                <w:i/>
                <w:noProof/>
                <w:lang w:eastAsia="en-GB"/>
              </w:rPr>
              <w:t>c-mcch-RepetitionPeriod</w:t>
            </w:r>
            <w:r w:rsidRPr="006464D4">
              <w:rPr>
                <w:noProof/>
                <w:lang w:eastAsia="en-GB"/>
              </w:rPr>
              <w:t xml:space="preserve">, the radio frames in which SC-MCCH is scheduled i.e. </w:t>
            </w:r>
            <w:r>
              <w:rPr>
                <w:rFonts w:hint="eastAsia"/>
                <w:noProof/>
                <w:lang w:eastAsia="zh-CN"/>
              </w:rPr>
              <w:t>SC-</w:t>
            </w:r>
            <w:r w:rsidRPr="006464D4">
              <w:rPr>
                <w:noProof/>
                <w:lang w:eastAsia="en-GB"/>
              </w:rPr>
              <w:t xml:space="preserve">MCCH is scheduled in radio frames for which: SFN mod </w:t>
            </w:r>
            <w:r w:rsidRPr="005377E5">
              <w:rPr>
                <w:noProof/>
                <w:lang w:eastAsia="en-GB"/>
              </w:rPr>
              <w:t>sc-</w:t>
            </w:r>
            <w:r w:rsidRPr="006464D4">
              <w:rPr>
                <w:i/>
                <w:noProof/>
                <w:lang w:eastAsia="en-GB"/>
              </w:rPr>
              <w:t>mcch-RepetitionPeriod</w:t>
            </w:r>
            <w:r w:rsidRPr="006464D4">
              <w:rPr>
                <w:noProof/>
                <w:lang w:eastAsia="en-GB"/>
              </w:rPr>
              <w:t xml:space="preserve"> = </w:t>
            </w:r>
            <w:r w:rsidRPr="00345835">
              <w:rPr>
                <w:rFonts w:hint="eastAsia"/>
                <w:i/>
                <w:noProof/>
                <w:lang w:eastAsia="zh-CN"/>
              </w:rPr>
              <w:t>sc-</w:t>
            </w:r>
            <w:r w:rsidRPr="006464D4">
              <w:rPr>
                <w:i/>
                <w:noProof/>
                <w:lang w:eastAsia="en-GB"/>
              </w:rPr>
              <w:t>mcch-Offset</w:t>
            </w:r>
            <w:r w:rsidRPr="006464D4">
              <w:rPr>
                <w:noProof/>
                <w:lang w:eastAsia="en-GB"/>
              </w:rPr>
              <w:t>.</w:t>
            </w:r>
          </w:p>
        </w:tc>
      </w:tr>
      <w:tr w:rsidR="00160AF0" w:rsidRPr="00E238D7" w:rsidTr="006B091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0AF0" w:rsidRPr="006464D4" w:rsidRDefault="00160AF0" w:rsidP="006B091E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6464D4">
              <w:rPr>
                <w:b/>
                <w:bCs/>
                <w:i/>
                <w:noProof/>
                <w:sz w:val="18"/>
              </w:rPr>
              <w:t>sc-mcch-</w:t>
            </w:r>
            <w:r>
              <w:rPr>
                <w:rFonts w:hint="eastAsia"/>
                <w:b/>
                <w:bCs/>
                <w:i/>
                <w:noProof/>
                <w:sz w:val="18"/>
              </w:rPr>
              <w:t>First</w:t>
            </w:r>
            <w:r w:rsidRPr="006464D4">
              <w:rPr>
                <w:b/>
                <w:bCs/>
                <w:i/>
                <w:noProof/>
                <w:sz w:val="18"/>
              </w:rPr>
              <w:t>Subframe</w:t>
            </w:r>
          </w:p>
          <w:p w:rsidR="00160AF0" w:rsidRPr="00103E3D" w:rsidRDefault="00160AF0" w:rsidP="006B091E">
            <w:pPr>
              <w:pStyle w:val="TAL"/>
              <w:rPr>
                <w:lang w:eastAsia="en-GB"/>
              </w:rPr>
            </w:pPr>
            <w:r w:rsidRPr="00103E3D">
              <w:rPr>
                <w:lang w:eastAsia="en-GB"/>
              </w:rPr>
              <w:t>Indicates</w:t>
            </w:r>
            <w:r w:rsidRPr="006464D4">
              <w:rPr>
                <w:noProof/>
                <w:lang w:val="fr-FR" w:eastAsia="en-GB"/>
              </w:rPr>
              <w:t xml:space="preserve"> the</w:t>
            </w:r>
            <w:r w:rsidRPr="00103E3D"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first </w:t>
            </w:r>
            <w:r w:rsidRPr="006464D4">
              <w:rPr>
                <w:noProof/>
                <w:lang w:val="fr-FR" w:eastAsia="en-GB"/>
              </w:rPr>
              <w:t>sub</w:t>
            </w:r>
            <w:r w:rsidRPr="00103E3D">
              <w:rPr>
                <w:lang w:eastAsia="en-GB"/>
              </w:rPr>
              <w:t>frame in which SC-MCCH is scheduled</w:t>
            </w:r>
          </w:p>
        </w:tc>
      </w:tr>
      <w:tr w:rsidR="00160AF0" w:rsidRPr="00E238D7" w:rsidTr="006B091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0AF0" w:rsidRPr="00E238D7" w:rsidRDefault="00160AF0" w:rsidP="006B091E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E238D7">
              <w:rPr>
                <w:b/>
                <w:bCs/>
                <w:i/>
                <w:noProof/>
                <w:sz w:val="18"/>
              </w:rPr>
              <w:t>sc-mcch-RepetitionPeriod</w:t>
            </w:r>
          </w:p>
          <w:p w:rsidR="00160AF0" w:rsidRPr="00E238D7" w:rsidRDefault="00160AF0" w:rsidP="006B091E">
            <w:pPr>
              <w:pStyle w:val="TAL"/>
              <w:rPr>
                <w:noProof/>
                <w:lang w:eastAsia="zh-CN"/>
              </w:rPr>
            </w:pPr>
            <w:r w:rsidRPr="00E238D7">
              <w:rPr>
                <w:noProof/>
                <w:lang w:eastAsia="en-GB"/>
              </w:rPr>
              <w:t xml:space="preserve">Defines the interval between transmissions of SC-MCCH </w:t>
            </w:r>
            <w:smartTag w:uri="urn:schemas-microsoft-com:office:smarttags" w:element="PersonName">
              <w:r w:rsidRPr="00E238D7">
                <w:rPr>
                  <w:noProof/>
                  <w:lang w:eastAsia="en-GB"/>
                </w:rPr>
                <w:t>info</w:t>
              </w:r>
            </w:smartTag>
            <w:r w:rsidRPr="00E238D7">
              <w:rPr>
                <w:noProof/>
                <w:lang w:eastAsia="en-GB"/>
              </w:rPr>
              <w:t>rmation, in radio frames</w:t>
            </w:r>
            <w:r>
              <w:rPr>
                <w:noProof/>
                <w:lang w:eastAsia="en-GB"/>
              </w:rPr>
              <w:t>.</w:t>
            </w:r>
            <w:r w:rsidRPr="00480E56">
              <w:rPr>
                <w:noProof/>
                <w:lang w:eastAsia="en-GB"/>
              </w:rPr>
              <w:t xml:space="preserve"> </w:t>
            </w:r>
            <w:r w:rsidRPr="00E238D7">
              <w:rPr>
                <w:noProof/>
                <w:lang w:eastAsia="en-GB"/>
              </w:rPr>
              <w:t>Value rf2 corresponds to 2 radio frames, rf4 corresponds to 4 radio frames and so on.</w:t>
            </w:r>
          </w:p>
        </w:tc>
      </w:tr>
    </w:tbl>
    <w:p w:rsidR="00160AF0" w:rsidRPr="00160AF0" w:rsidRDefault="00160AF0" w:rsidP="00696BC6"/>
    <w:sectPr w:rsidR="00160AF0" w:rsidRPr="00160AF0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519" w:rsidRDefault="00691519">
      <w:r>
        <w:separator/>
      </w:r>
    </w:p>
  </w:endnote>
  <w:endnote w:type="continuationSeparator" w:id="0">
    <w:p w:rsidR="00691519" w:rsidRDefault="00691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A4D" w:rsidRDefault="004B5A4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3361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3361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519" w:rsidRDefault="00691519">
      <w:r>
        <w:separator/>
      </w:r>
    </w:p>
  </w:footnote>
  <w:footnote w:type="continuationSeparator" w:id="0">
    <w:p w:rsidR="00691519" w:rsidRDefault="00691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A4D" w:rsidRDefault="004B5A4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1E88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9E64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543D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4E2EA9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0D605F"/>
    <w:multiLevelType w:val="hybridMultilevel"/>
    <w:tmpl w:val="C812D4AC"/>
    <w:lvl w:ilvl="0" w:tplc="041D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08D17CF6"/>
    <w:multiLevelType w:val="hybridMultilevel"/>
    <w:tmpl w:val="8078F578"/>
    <w:lvl w:ilvl="0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B893E14"/>
    <w:multiLevelType w:val="hybridMultilevel"/>
    <w:tmpl w:val="7DD607FC"/>
    <w:lvl w:ilvl="0" w:tplc="B128E9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A8788">
      <w:start w:val="2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F85A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D630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3EC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E62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CAD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AB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205D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671AEF"/>
    <w:multiLevelType w:val="hybridMultilevel"/>
    <w:tmpl w:val="E09683FE"/>
    <w:lvl w:ilvl="0" w:tplc="2FC4C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487E2">
      <w:start w:val="8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6AE7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04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A3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C8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126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CCA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F45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BC250A"/>
    <w:multiLevelType w:val="hybridMultilevel"/>
    <w:tmpl w:val="4CBC46D0"/>
    <w:lvl w:ilvl="0" w:tplc="E9588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AACF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DE12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BAC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9ED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F4F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A30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9013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EED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D71E00"/>
    <w:multiLevelType w:val="hybridMultilevel"/>
    <w:tmpl w:val="2FBEFD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084"/>
    <w:multiLevelType w:val="hybridMultilevel"/>
    <w:tmpl w:val="7A28F4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50B83836"/>
    <w:lvl w:ilvl="0" w:tplc="7776741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A8272F"/>
    <w:multiLevelType w:val="hybridMultilevel"/>
    <w:tmpl w:val="D92AD0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F5F58"/>
    <w:multiLevelType w:val="hybridMultilevel"/>
    <w:tmpl w:val="332C6E8C"/>
    <w:lvl w:ilvl="0" w:tplc="4942DF32">
      <w:numFmt w:val="bullet"/>
      <w:lvlText w:val="•"/>
      <w:lvlJc w:val="left"/>
      <w:pPr>
        <w:ind w:left="930" w:hanging="57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124A8F"/>
    <w:multiLevelType w:val="hybridMultilevel"/>
    <w:tmpl w:val="468A8FC0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3" w15:restartNumberingAfterBreak="0">
    <w:nsid w:val="4ED92E56"/>
    <w:multiLevelType w:val="hybridMultilevel"/>
    <w:tmpl w:val="C10688FE"/>
    <w:lvl w:ilvl="0" w:tplc="E25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AFE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8B3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664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08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C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1A0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669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41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A4C24"/>
    <w:multiLevelType w:val="hybridMultilevel"/>
    <w:tmpl w:val="9A845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80410"/>
    <w:multiLevelType w:val="hybridMultilevel"/>
    <w:tmpl w:val="06ECC7D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396811"/>
    <w:multiLevelType w:val="hybridMultilevel"/>
    <w:tmpl w:val="1AB6FFB2"/>
    <w:lvl w:ilvl="0" w:tplc="041D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601E1"/>
    <w:multiLevelType w:val="hybridMultilevel"/>
    <w:tmpl w:val="06ECC7D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8013A8"/>
    <w:multiLevelType w:val="hybridMultilevel"/>
    <w:tmpl w:val="7E2A7F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B82ACA"/>
    <w:multiLevelType w:val="hybridMultilevel"/>
    <w:tmpl w:val="58F62F80"/>
    <w:lvl w:ilvl="0" w:tplc="6D304E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591557"/>
    <w:multiLevelType w:val="hybridMultilevel"/>
    <w:tmpl w:val="CEA06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B7B2ABC"/>
    <w:multiLevelType w:val="hybridMultilevel"/>
    <w:tmpl w:val="600E8BB4"/>
    <w:lvl w:ilvl="0" w:tplc="F95CE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6721A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C9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D2E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89A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A8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38F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9C4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AF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DF4688"/>
    <w:multiLevelType w:val="hybridMultilevel"/>
    <w:tmpl w:val="386E5A14"/>
    <w:lvl w:ilvl="0" w:tplc="3A901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82E2AE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7691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CE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AB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1EC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4A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2C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721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0659B4"/>
    <w:multiLevelType w:val="hybridMultilevel"/>
    <w:tmpl w:val="0CB4D9D6"/>
    <w:lvl w:ilvl="0" w:tplc="B544A1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5E1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BA702B7"/>
    <w:multiLevelType w:val="hybridMultilevel"/>
    <w:tmpl w:val="D0E8E3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15"/>
  </w:num>
  <w:num w:numId="4">
    <w:abstractNumId w:val="16"/>
  </w:num>
  <w:num w:numId="5">
    <w:abstractNumId w:val="13"/>
  </w:num>
  <w:num w:numId="6">
    <w:abstractNumId w:val="18"/>
  </w:num>
  <w:num w:numId="7">
    <w:abstractNumId w:val="28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6"/>
  </w:num>
  <w:num w:numId="15">
    <w:abstractNumId w:val="25"/>
  </w:num>
  <w:num w:numId="16">
    <w:abstractNumId w:val="37"/>
  </w:num>
  <w:num w:numId="17">
    <w:abstractNumId w:val="20"/>
  </w:num>
  <w:num w:numId="18">
    <w:abstractNumId w:val="22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lvl w:ilvl="0">
        <w:start w:val="1"/>
        <w:numFmt w:val="upperLetter"/>
        <w:pStyle w:val="Heading1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1">
    <w:abstractNumId w:val="4"/>
    <w:lvlOverride w:ilvl="0">
      <w:startOverride w:val="1"/>
      <w:lvl w:ilvl="0">
        <w:start w:val="1"/>
        <w:numFmt w:val="upperLetter"/>
        <w:pStyle w:val="Heading1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Heading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Heading7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Heading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Heading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33"/>
  </w:num>
  <w:num w:numId="24">
    <w:abstractNumId w:val="29"/>
  </w:num>
  <w:num w:numId="25">
    <w:abstractNumId w:val="6"/>
  </w:num>
  <w:num w:numId="26">
    <w:abstractNumId w:val="31"/>
  </w:num>
  <w:num w:numId="27">
    <w:abstractNumId w:val="32"/>
  </w:num>
  <w:num w:numId="28">
    <w:abstractNumId w:val="36"/>
  </w:num>
  <w:num w:numId="29">
    <w:abstractNumId w:val="17"/>
  </w:num>
  <w:num w:numId="30">
    <w:abstractNumId w:val="15"/>
  </w:num>
  <w:num w:numId="31">
    <w:abstractNumId w:val="15"/>
    <w:lvlOverride w:ilvl="0">
      <w:startOverride w:val="1"/>
    </w:lvlOverride>
  </w:num>
  <w:num w:numId="32">
    <w:abstractNumId w:val="10"/>
  </w:num>
  <w:num w:numId="33">
    <w:abstractNumId w:val="19"/>
  </w:num>
  <w:num w:numId="34">
    <w:abstractNumId w:val="27"/>
  </w:num>
  <w:num w:numId="35">
    <w:abstractNumId w:val="7"/>
  </w:num>
  <w:num w:numId="36">
    <w:abstractNumId w:val="8"/>
  </w:num>
  <w:num w:numId="37">
    <w:abstractNumId w:val="30"/>
  </w:num>
  <w:num w:numId="38">
    <w:abstractNumId w:val="11"/>
  </w:num>
  <w:num w:numId="39">
    <w:abstractNumId w:val="9"/>
  </w:num>
  <w:num w:numId="40">
    <w:abstractNumId w:val="23"/>
  </w:num>
  <w:num w:numId="41">
    <w:abstractNumId w:val="35"/>
  </w:num>
  <w:num w:numId="42">
    <w:abstractNumId w:val="34"/>
  </w:num>
  <w:num w:numId="43">
    <w:abstractNumId w:val="5"/>
  </w:num>
  <w:num w:numId="44">
    <w:abstractNumId w:val="15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0DD7"/>
    <w:rsid w:val="00011B28"/>
    <w:rsid w:val="00015D15"/>
    <w:rsid w:val="00016516"/>
    <w:rsid w:val="000226D9"/>
    <w:rsid w:val="00022A52"/>
    <w:rsid w:val="0002523C"/>
    <w:rsid w:val="0002564D"/>
    <w:rsid w:val="00025ECA"/>
    <w:rsid w:val="00027939"/>
    <w:rsid w:val="000325B8"/>
    <w:rsid w:val="00034C15"/>
    <w:rsid w:val="00035DC3"/>
    <w:rsid w:val="00036BA1"/>
    <w:rsid w:val="000422E2"/>
    <w:rsid w:val="00042F22"/>
    <w:rsid w:val="0004304D"/>
    <w:rsid w:val="000444EF"/>
    <w:rsid w:val="00051318"/>
    <w:rsid w:val="00052A07"/>
    <w:rsid w:val="00053479"/>
    <w:rsid w:val="000534E3"/>
    <w:rsid w:val="0005606A"/>
    <w:rsid w:val="00057117"/>
    <w:rsid w:val="000616E7"/>
    <w:rsid w:val="000627B0"/>
    <w:rsid w:val="0006487E"/>
    <w:rsid w:val="00064F7A"/>
    <w:rsid w:val="00065E1A"/>
    <w:rsid w:val="000673B7"/>
    <w:rsid w:val="00070CF7"/>
    <w:rsid w:val="00072A60"/>
    <w:rsid w:val="00077E5F"/>
    <w:rsid w:val="0008036A"/>
    <w:rsid w:val="00081674"/>
    <w:rsid w:val="00081AE6"/>
    <w:rsid w:val="000855EB"/>
    <w:rsid w:val="00085B52"/>
    <w:rsid w:val="000866F2"/>
    <w:rsid w:val="0009009F"/>
    <w:rsid w:val="00091557"/>
    <w:rsid w:val="000924C1"/>
    <w:rsid w:val="000924F0"/>
    <w:rsid w:val="00093446"/>
    <w:rsid w:val="00093474"/>
    <w:rsid w:val="000949CA"/>
    <w:rsid w:val="0009510F"/>
    <w:rsid w:val="000A1B7B"/>
    <w:rsid w:val="000A310F"/>
    <w:rsid w:val="000A3A2F"/>
    <w:rsid w:val="000A3ABF"/>
    <w:rsid w:val="000A56F2"/>
    <w:rsid w:val="000A6E64"/>
    <w:rsid w:val="000B1F95"/>
    <w:rsid w:val="000B2719"/>
    <w:rsid w:val="000B3189"/>
    <w:rsid w:val="000B3A8F"/>
    <w:rsid w:val="000B4AB9"/>
    <w:rsid w:val="000B4C9D"/>
    <w:rsid w:val="000B58C3"/>
    <w:rsid w:val="000B61E9"/>
    <w:rsid w:val="000B78A5"/>
    <w:rsid w:val="000C165A"/>
    <w:rsid w:val="000C2E19"/>
    <w:rsid w:val="000C7674"/>
    <w:rsid w:val="000D0D07"/>
    <w:rsid w:val="000D1FFF"/>
    <w:rsid w:val="000D4797"/>
    <w:rsid w:val="000E0527"/>
    <w:rsid w:val="000E1E92"/>
    <w:rsid w:val="000E2245"/>
    <w:rsid w:val="000E5A57"/>
    <w:rsid w:val="000E770D"/>
    <w:rsid w:val="000F06D6"/>
    <w:rsid w:val="000F0EB1"/>
    <w:rsid w:val="000F1106"/>
    <w:rsid w:val="000F2652"/>
    <w:rsid w:val="000F3BE9"/>
    <w:rsid w:val="000F3F6C"/>
    <w:rsid w:val="000F654C"/>
    <w:rsid w:val="000F6DF3"/>
    <w:rsid w:val="001005FF"/>
    <w:rsid w:val="00101323"/>
    <w:rsid w:val="0010161A"/>
    <w:rsid w:val="00104BD6"/>
    <w:rsid w:val="001062FB"/>
    <w:rsid w:val="001063E6"/>
    <w:rsid w:val="00113CF4"/>
    <w:rsid w:val="001140D0"/>
    <w:rsid w:val="001153EA"/>
    <w:rsid w:val="00115643"/>
    <w:rsid w:val="001162AC"/>
    <w:rsid w:val="00116765"/>
    <w:rsid w:val="001219F5"/>
    <w:rsid w:val="00121A20"/>
    <w:rsid w:val="00122F2E"/>
    <w:rsid w:val="0012377F"/>
    <w:rsid w:val="00124314"/>
    <w:rsid w:val="00124418"/>
    <w:rsid w:val="00126B4A"/>
    <w:rsid w:val="00130BBF"/>
    <w:rsid w:val="00132FD0"/>
    <w:rsid w:val="001344C0"/>
    <w:rsid w:val="001346FA"/>
    <w:rsid w:val="00135252"/>
    <w:rsid w:val="00137AB5"/>
    <w:rsid w:val="00137F0B"/>
    <w:rsid w:val="00140CBD"/>
    <w:rsid w:val="00144F13"/>
    <w:rsid w:val="00145801"/>
    <w:rsid w:val="00145F80"/>
    <w:rsid w:val="00146DAD"/>
    <w:rsid w:val="001516AF"/>
    <w:rsid w:val="00151E23"/>
    <w:rsid w:val="001526E0"/>
    <w:rsid w:val="0015329B"/>
    <w:rsid w:val="001551B5"/>
    <w:rsid w:val="00155B85"/>
    <w:rsid w:val="00160AF0"/>
    <w:rsid w:val="001643A8"/>
    <w:rsid w:val="001659C1"/>
    <w:rsid w:val="00171F80"/>
    <w:rsid w:val="00173A8E"/>
    <w:rsid w:val="00176639"/>
    <w:rsid w:val="00177795"/>
    <w:rsid w:val="0018139A"/>
    <w:rsid w:val="0018143F"/>
    <w:rsid w:val="00184EB9"/>
    <w:rsid w:val="00190AC1"/>
    <w:rsid w:val="00191248"/>
    <w:rsid w:val="0019341A"/>
    <w:rsid w:val="00196A51"/>
    <w:rsid w:val="00197DF9"/>
    <w:rsid w:val="001A0E02"/>
    <w:rsid w:val="001A1987"/>
    <w:rsid w:val="001A2564"/>
    <w:rsid w:val="001A3140"/>
    <w:rsid w:val="001A39BB"/>
    <w:rsid w:val="001A3F8C"/>
    <w:rsid w:val="001A5798"/>
    <w:rsid w:val="001A6173"/>
    <w:rsid w:val="001A6ACB"/>
    <w:rsid w:val="001A6CBA"/>
    <w:rsid w:val="001B0D97"/>
    <w:rsid w:val="001B4C63"/>
    <w:rsid w:val="001B5A5D"/>
    <w:rsid w:val="001C1CE5"/>
    <w:rsid w:val="001C29CA"/>
    <w:rsid w:val="001C3D2A"/>
    <w:rsid w:val="001C6495"/>
    <w:rsid w:val="001D49EE"/>
    <w:rsid w:val="001D51BA"/>
    <w:rsid w:val="001D6342"/>
    <w:rsid w:val="001D6D53"/>
    <w:rsid w:val="001E03AB"/>
    <w:rsid w:val="001E58E2"/>
    <w:rsid w:val="001E7AED"/>
    <w:rsid w:val="001F3916"/>
    <w:rsid w:val="001F54C5"/>
    <w:rsid w:val="001F5878"/>
    <w:rsid w:val="001F662C"/>
    <w:rsid w:val="001F7074"/>
    <w:rsid w:val="00200490"/>
    <w:rsid w:val="00201F3A"/>
    <w:rsid w:val="00203F96"/>
    <w:rsid w:val="002069B2"/>
    <w:rsid w:val="00207FA3"/>
    <w:rsid w:val="00210824"/>
    <w:rsid w:val="00211FF8"/>
    <w:rsid w:val="00214DA8"/>
    <w:rsid w:val="00215423"/>
    <w:rsid w:val="002158FA"/>
    <w:rsid w:val="00217D64"/>
    <w:rsid w:val="002201DB"/>
    <w:rsid w:val="00220600"/>
    <w:rsid w:val="002224DB"/>
    <w:rsid w:val="00223FCB"/>
    <w:rsid w:val="002252C3"/>
    <w:rsid w:val="00225C54"/>
    <w:rsid w:val="002267BB"/>
    <w:rsid w:val="00226A40"/>
    <w:rsid w:val="00230765"/>
    <w:rsid w:val="002319DB"/>
    <w:rsid w:val="002319E4"/>
    <w:rsid w:val="002331DA"/>
    <w:rsid w:val="00233617"/>
    <w:rsid w:val="00235632"/>
    <w:rsid w:val="00235872"/>
    <w:rsid w:val="00236E1B"/>
    <w:rsid w:val="002412D8"/>
    <w:rsid w:val="00241559"/>
    <w:rsid w:val="002435B3"/>
    <w:rsid w:val="002458EB"/>
    <w:rsid w:val="002500C8"/>
    <w:rsid w:val="00256E91"/>
    <w:rsid w:val="00257543"/>
    <w:rsid w:val="002617E7"/>
    <w:rsid w:val="00261FC8"/>
    <w:rsid w:val="00264228"/>
    <w:rsid w:val="00264334"/>
    <w:rsid w:val="0026473E"/>
    <w:rsid w:val="00265C3B"/>
    <w:rsid w:val="00266214"/>
    <w:rsid w:val="00267C83"/>
    <w:rsid w:val="002712D5"/>
    <w:rsid w:val="00271352"/>
    <w:rsid w:val="0027144F"/>
    <w:rsid w:val="00271F3A"/>
    <w:rsid w:val="00272710"/>
    <w:rsid w:val="00273278"/>
    <w:rsid w:val="002737F4"/>
    <w:rsid w:val="00277E5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3A3"/>
    <w:rsid w:val="002A2869"/>
    <w:rsid w:val="002B17EC"/>
    <w:rsid w:val="002B24D6"/>
    <w:rsid w:val="002B4B9A"/>
    <w:rsid w:val="002B6066"/>
    <w:rsid w:val="002C41E6"/>
    <w:rsid w:val="002D071A"/>
    <w:rsid w:val="002D3052"/>
    <w:rsid w:val="002D34B2"/>
    <w:rsid w:val="002D7637"/>
    <w:rsid w:val="002D7663"/>
    <w:rsid w:val="002D7725"/>
    <w:rsid w:val="002E06EE"/>
    <w:rsid w:val="002E0D77"/>
    <w:rsid w:val="002E178B"/>
    <w:rsid w:val="002E17F2"/>
    <w:rsid w:val="002E3B8A"/>
    <w:rsid w:val="002E7CAE"/>
    <w:rsid w:val="002F2771"/>
    <w:rsid w:val="002F37A9"/>
    <w:rsid w:val="00301CE6"/>
    <w:rsid w:val="003021FE"/>
    <w:rsid w:val="0030256B"/>
    <w:rsid w:val="003043C6"/>
    <w:rsid w:val="0030501F"/>
    <w:rsid w:val="00306114"/>
    <w:rsid w:val="00307BA1"/>
    <w:rsid w:val="00311702"/>
    <w:rsid w:val="00311E82"/>
    <w:rsid w:val="00313FD6"/>
    <w:rsid w:val="003143BD"/>
    <w:rsid w:val="00316ADF"/>
    <w:rsid w:val="00316F76"/>
    <w:rsid w:val="00317B01"/>
    <w:rsid w:val="003203ED"/>
    <w:rsid w:val="00322C9F"/>
    <w:rsid w:val="00324D23"/>
    <w:rsid w:val="00331751"/>
    <w:rsid w:val="00334579"/>
    <w:rsid w:val="00335858"/>
    <w:rsid w:val="00336BDA"/>
    <w:rsid w:val="00337C32"/>
    <w:rsid w:val="00342BD7"/>
    <w:rsid w:val="0034357D"/>
    <w:rsid w:val="00343A07"/>
    <w:rsid w:val="00346956"/>
    <w:rsid w:val="00346DB5"/>
    <w:rsid w:val="00347616"/>
    <w:rsid w:val="003477B1"/>
    <w:rsid w:val="00347C5F"/>
    <w:rsid w:val="00350019"/>
    <w:rsid w:val="003502D0"/>
    <w:rsid w:val="0035328A"/>
    <w:rsid w:val="0035482C"/>
    <w:rsid w:val="00357380"/>
    <w:rsid w:val="003602D9"/>
    <w:rsid w:val="003604CE"/>
    <w:rsid w:val="00367E1E"/>
    <w:rsid w:val="00370E47"/>
    <w:rsid w:val="00371FF9"/>
    <w:rsid w:val="003732BA"/>
    <w:rsid w:val="003742AC"/>
    <w:rsid w:val="00375CBC"/>
    <w:rsid w:val="003775BA"/>
    <w:rsid w:val="00377CE1"/>
    <w:rsid w:val="00380A8B"/>
    <w:rsid w:val="00382200"/>
    <w:rsid w:val="00385BF0"/>
    <w:rsid w:val="00386966"/>
    <w:rsid w:val="0039102C"/>
    <w:rsid w:val="003939FF"/>
    <w:rsid w:val="0039517B"/>
    <w:rsid w:val="003A2076"/>
    <w:rsid w:val="003A2223"/>
    <w:rsid w:val="003A296B"/>
    <w:rsid w:val="003A2A0F"/>
    <w:rsid w:val="003A45A1"/>
    <w:rsid w:val="003A5B0A"/>
    <w:rsid w:val="003A6BAC"/>
    <w:rsid w:val="003A7EF3"/>
    <w:rsid w:val="003B159C"/>
    <w:rsid w:val="003B1E32"/>
    <w:rsid w:val="003B2FA4"/>
    <w:rsid w:val="003B369F"/>
    <w:rsid w:val="003B36A3"/>
    <w:rsid w:val="003B5DB8"/>
    <w:rsid w:val="003B722E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1E5"/>
    <w:rsid w:val="003E15FA"/>
    <w:rsid w:val="003E2C1B"/>
    <w:rsid w:val="003E55E4"/>
    <w:rsid w:val="003E74E3"/>
    <w:rsid w:val="003F05C7"/>
    <w:rsid w:val="003F2CD4"/>
    <w:rsid w:val="003F6BBE"/>
    <w:rsid w:val="004000E8"/>
    <w:rsid w:val="00402E2B"/>
    <w:rsid w:val="00403B15"/>
    <w:rsid w:val="0040512B"/>
    <w:rsid w:val="00405CA5"/>
    <w:rsid w:val="00407CD3"/>
    <w:rsid w:val="00407F46"/>
    <w:rsid w:val="00410134"/>
    <w:rsid w:val="00410B72"/>
    <w:rsid w:val="00410E6F"/>
    <w:rsid w:val="00410F18"/>
    <w:rsid w:val="0041263E"/>
    <w:rsid w:val="00413AAC"/>
    <w:rsid w:val="00415B27"/>
    <w:rsid w:val="00421105"/>
    <w:rsid w:val="004224F3"/>
    <w:rsid w:val="004232E9"/>
    <w:rsid w:val="004242F4"/>
    <w:rsid w:val="00424D9E"/>
    <w:rsid w:val="00426CDE"/>
    <w:rsid w:val="00427248"/>
    <w:rsid w:val="00435D38"/>
    <w:rsid w:val="00436660"/>
    <w:rsid w:val="00437447"/>
    <w:rsid w:val="00441A92"/>
    <w:rsid w:val="00444F56"/>
    <w:rsid w:val="00446488"/>
    <w:rsid w:val="004470C1"/>
    <w:rsid w:val="00450F16"/>
    <w:rsid w:val="004517AA"/>
    <w:rsid w:val="00452CAC"/>
    <w:rsid w:val="00457565"/>
    <w:rsid w:val="00457B71"/>
    <w:rsid w:val="00461B3E"/>
    <w:rsid w:val="00465F3A"/>
    <w:rsid w:val="00465FB7"/>
    <w:rsid w:val="004669CA"/>
    <w:rsid w:val="004669E2"/>
    <w:rsid w:val="0047052C"/>
    <w:rsid w:val="00470C31"/>
    <w:rsid w:val="00473415"/>
    <w:rsid w:val="004734D0"/>
    <w:rsid w:val="0047556B"/>
    <w:rsid w:val="00477768"/>
    <w:rsid w:val="00480F4F"/>
    <w:rsid w:val="00480FA4"/>
    <w:rsid w:val="00486637"/>
    <w:rsid w:val="00486A7A"/>
    <w:rsid w:val="00492BC5"/>
    <w:rsid w:val="00493187"/>
    <w:rsid w:val="00495B77"/>
    <w:rsid w:val="004964F1"/>
    <w:rsid w:val="00497141"/>
    <w:rsid w:val="004971BA"/>
    <w:rsid w:val="004A16BC"/>
    <w:rsid w:val="004A2B94"/>
    <w:rsid w:val="004B34AC"/>
    <w:rsid w:val="004B5A4D"/>
    <w:rsid w:val="004B7C0C"/>
    <w:rsid w:val="004C1F81"/>
    <w:rsid w:val="004C3898"/>
    <w:rsid w:val="004C4F62"/>
    <w:rsid w:val="004C7B64"/>
    <w:rsid w:val="004D2901"/>
    <w:rsid w:val="004D36B1"/>
    <w:rsid w:val="004D7EBD"/>
    <w:rsid w:val="004E2680"/>
    <w:rsid w:val="004E28F9"/>
    <w:rsid w:val="004E462E"/>
    <w:rsid w:val="004E56DC"/>
    <w:rsid w:val="004E6746"/>
    <w:rsid w:val="004E76F4"/>
    <w:rsid w:val="004F0B4E"/>
    <w:rsid w:val="004F0B6C"/>
    <w:rsid w:val="004F2078"/>
    <w:rsid w:val="004F4DA3"/>
    <w:rsid w:val="004F5504"/>
    <w:rsid w:val="00500DFF"/>
    <w:rsid w:val="00501126"/>
    <w:rsid w:val="00506557"/>
    <w:rsid w:val="0050677A"/>
    <w:rsid w:val="00506E1D"/>
    <w:rsid w:val="005108D8"/>
    <w:rsid w:val="005116F9"/>
    <w:rsid w:val="00514D92"/>
    <w:rsid w:val="005153A7"/>
    <w:rsid w:val="00517825"/>
    <w:rsid w:val="005219CF"/>
    <w:rsid w:val="00521DC9"/>
    <w:rsid w:val="005242C3"/>
    <w:rsid w:val="00524EED"/>
    <w:rsid w:val="00526023"/>
    <w:rsid w:val="00527494"/>
    <w:rsid w:val="0053321B"/>
    <w:rsid w:val="005338D0"/>
    <w:rsid w:val="00533EEB"/>
    <w:rsid w:val="00534B59"/>
    <w:rsid w:val="00536759"/>
    <w:rsid w:val="0053682D"/>
    <w:rsid w:val="00537C62"/>
    <w:rsid w:val="00541B25"/>
    <w:rsid w:val="00543A49"/>
    <w:rsid w:val="005448A6"/>
    <w:rsid w:val="00546970"/>
    <w:rsid w:val="005534FD"/>
    <w:rsid w:val="00554E19"/>
    <w:rsid w:val="00560775"/>
    <w:rsid w:val="00560CCE"/>
    <w:rsid w:val="0056121F"/>
    <w:rsid w:val="0056366F"/>
    <w:rsid w:val="00572505"/>
    <w:rsid w:val="00580202"/>
    <w:rsid w:val="00582809"/>
    <w:rsid w:val="0058798C"/>
    <w:rsid w:val="005900FA"/>
    <w:rsid w:val="005911E5"/>
    <w:rsid w:val="005935A4"/>
    <w:rsid w:val="00593B72"/>
    <w:rsid w:val="005948C2"/>
    <w:rsid w:val="00595DCA"/>
    <w:rsid w:val="0059779B"/>
    <w:rsid w:val="005A209A"/>
    <w:rsid w:val="005A20A8"/>
    <w:rsid w:val="005A2C86"/>
    <w:rsid w:val="005A381A"/>
    <w:rsid w:val="005A662D"/>
    <w:rsid w:val="005A77A8"/>
    <w:rsid w:val="005B0DEF"/>
    <w:rsid w:val="005B0E05"/>
    <w:rsid w:val="005B0FC1"/>
    <w:rsid w:val="005B35D7"/>
    <w:rsid w:val="005B392A"/>
    <w:rsid w:val="005B3AA3"/>
    <w:rsid w:val="005B498D"/>
    <w:rsid w:val="005B5013"/>
    <w:rsid w:val="005B54CF"/>
    <w:rsid w:val="005B5B83"/>
    <w:rsid w:val="005B6F83"/>
    <w:rsid w:val="005B7685"/>
    <w:rsid w:val="005B7B2F"/>
    <w:rsid w:val="005C41C1"/>
    <w:rsid w:val="005C74FB"/>
    <w:rsid w:val="005D1602"/>
    <w:rsid w:val="005D38E6"/>
    <w:rsid w:val="005D5C46"/>
    <w:rsid w:val="005D69D5"/>
    <w:rsid w:val="005E2D6F"/>
    <w:rsid w:val="005E385F"/>
    <w:rsid w:val="005E5B81"/>
    <w:rsid w:val="005F0173"/>
    <w:rsid w:val="005F135B"/>
    <w:rsid w:val="005F1A24"/>
    <w:rsid w:val="005F1F6E"/>
    <w:rsid w:val="005F2CB1"/>
    <w:rsid w:val="005F3025"/>
    <w:rsid w:val="005F3AF3"/>
    <w:rsid w:val="005F3C07"/>
    <w:rsid w:val="005F4D03"/>
    <w:rsid w:val="005F618C"/>
    <w:rsid w:val="005F70BD"/>
    <w:rsid w:val="00600060"/>
    <w:rsid w:val="0060155E"/>
    <w:rsid w:val="0060283C"/>
    <w:rsid w:val="00604F14"/>
    <w:rsid w:val="00605F62"/>
    <w:rsid w:val="00606094"/>
    <w:rsid w:val="0060694B"/>
    <w:rsid w:val="00610229"/>
    <w:rsid w:val="00611B83"/>
    <w:rsid w:val="00612083"/>
    <w:rsid w:val="006126C6"/>
    <w:rsid w:val="00613257"/>
    <w:rsid w:val="00620A71"/>
    <w:rsid w:val="00620D80"/>
    <w:rsid w:val="00621B2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9C5"/>
    <w:rsid w:val="00650AB9"/>
    <w:rsid w:val="00652C95"/>
    <w:rsid w:val="00655733"/>
    <w:rsid w:val="00655ACD"/>
    <w:rsid w:val="00656A92"/>
    <w:rsid w:val="00656DDE"/>
    <w:rsid w:val="0066011D"/>
    <w:rsid w:val="006607C0"/>
    <w:rsid w:val="006613A6"/>
    <w:rsid w:val="00662208"/>
    <w:rsid w:val="00662237"/>
    <w:rsid w:val="006627A2"/>
    <w:rsid w:val="00662B34"/>
    <w:rsid w:val="006634E6"/>
    <w:rsid w:val="00664B68"/>
    <w:rsid w:val="006655EE"/>
    <w:rsid w:val="00666F3F"/>
    <w:rsid w:val="00667EE7"/>
    <w:rsid w:val="00670207"/>
    <w:rsid w:val="00670922"/>
    <w:rsid w:val="00670BE1"/>
    <w:rsid w:val="006712A4"/>
    <w:rsid w:val="0067218F"/>
    <w:rsid w:val="006741F2"/>
    <w:rsid w:val="00674CC3"/>
    <w:rsid w:val="00675C72"/>
    <w:rsid w:val="00677093"/>
    <w:rsid w:val="006771F9"/>
    <w:rsid w:val="006776D7"/>
    <w:rsid w:val="00681003"/>
    <w:rsid w:val="006817C9"/>
    <w:rsid w:val="00682991"/>
    <w:rsid w:val="00683ECE"/>
    <w:rsid w:val="0068604E"/>
    <w:rsid w:val="00686AB6"/>
    <w:rsid w:val="00691519"/>
    <w:rsid w:val="00695FC2"/>
    <w:rsid w:val="00696949"/>
    <w:rsid w:val="00696BC6"/>
    <w:rsid w:val="00697052"/>
    <w:rsid w:val="006A46FB"/>
    <w:rsid w:val="006A5E28"/>
    <w:rsid w:val="006A697B"/>
    <w:rsid w:val="006A7AFF"/>
    <w:rsid w:val="006B091E"/>
    <w:rsid w:val="006B1816"/>
    <w:rsid w:val="006B2099"/>
    <w:rsid w:val="006B50CF"/>
    <w:rsid w:val="006B6ECA"/>
    <w:rsid w:val="006C03B8"/>
    <w:rsid w:val="006C5EC9"/>
    <w:rsid w:val="006C6059"/>
    <w:rsid w:val="006C7522"/>
    <w:rsid w:val="006D3A29"/>
    <w:rsid w:val="006D3CCE"/>
    <w:rsid w:val="006D6F08"/>
    <w:rsid w:val="006E062C"/>
    <w:rsid w:val="006E1D3D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2717"/>
    <w:rsid w:val="0070346E"/>
    <w:rsid w:val="00704EDB"/>
    <w:rsid w:val="0070537F"/>
    <w:rsid w:val="00706101"/>
    <w:rsid w:val="00706127"/>
    <w:rsid w:val="007066E4"/>
    <w:rsid w:val="00707072"/>
    <w:rsid w:val="00707CAA"/>
    <w:rsid w:val="00707D61"/>
    <w:rsid w:val="00710143"/>
    <w:rsid w:val="00712287"/>
    <w:rsid w:val="00712772"/>
    <w:rsid w:val="00712AE0"/>
    <w:rsid w:val="007148D3"/>
    <w:rsid w:val="00715B9A"/>
    <w:rsid w:val="00720EDF"/>
    <w:rsid w:val="00721593"/>
    <w:rsid w:val="00721C9A"/>
    <w:rsid w:val="00724F97"/>
    <w:rsid w:val="00726EA6"/>
    <w:rsid w:val="00727208"/>
    <w:rsid w:val="00727680"/>
    <w:rsid w:val="00727CCA"/>
    <w:rsid w:val="007308EF"/>
    <w:rsid w:val="007348B1"/>
    <w:rsid w:val="00734B23"/>
    <w:rsid w:val="00734FA4"/>
    <w:rsid w:val="007362A6"/>
    <w:rsid w:val="00736D7D"/>
    <w:rsid w:val="0073754A"/>
    <w:rsid w:val="00740E58"/>
    <w:rsid w:val="00743040"/>
    <w:rsid w:val="007445A0"/>
    <w:rsid w:val="0074524B"/>
    <w:rsid w:val="00747A97"/>
    <w:rsid w:val="00747D8B"/>
    <w:rsid w:val="00751228"/>
    <w:rsid w:val="007571E1"/>
    <w:rsid w:val="007604B2"/>
    <w:rsid w:val="00761371"/>
    <w:rsid w:val="00765281"/>
    <w:rsid w:val="007653E6"/>
    <w:rsid w:val="00766BAD"/>
    <w:rsid w:val="00767589"/>
    <w:rsid w:val="00770DFB"/>
    <w:rsid w:val="00770F7E"/>
    <w:rsid w:val="007730BD"/>
    <w:rsid w:val="007755F2"/>
    <w:rsid w:val="00776971"/>
    <w:rsid w:val="00777200"/>
    <w:rsid w:val="0078177E"/>
    <w:rsid w:val="0078304C"/>
    <w:rsid w:val="00783673"/>
    <w:rsid w:val="00785048"/>
    <w:rsid w:val="00785490"/>
    <w:rsid w:val="00785ABE"/>
    <w:rsid w:val="00786C20"/>
    <w:rsid w:val="007925EA"/>
    <w:rsid w:val="00793CD8"/>
    <w:rsid w:val="00794240"/>
    <w:rsid w:val="007950A1"/>
    <w:rsid w:val="00795C92"/>
    <w:rsid w:val="00796231"/>
    <w:rsid w:val="007A1CB3"/>
    <w:rsid w:val="007A306F"/>
    <w:rsid w:val="007A43A6"/>
    <w:rsid w:val="007A58A6"/>
    <w:rsid w:val="007B12C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6DC"/>
    <w:rsid w:val="007D1934"/>
    <w:rsid w:val="007D2D0C"/>
    <w:rsid w:val="007D3988"/>
    <w:rsid w:val="007D4CD9"/>
    <w:rsid w:val="007D5901"/>
    <w:rsid w:val="007D7526"/>
    <w:rsid w:val="007E4610"/>
    <w:rsid w:val="007E4715"/>
    <w:rsid w:val="007E505B"/>
    <w:rsid w:val="007E7091"/>
    <w:rsid w:val="007E7F72"/>
    <w:rsid w:val="007F122F"/>
    <w:rsid w:val="007F1E16"/>
    <w:rsid w:val="007F69E8"/>
    <w:rsid w:val="007F7458"/>
    <w:rsid w:val="00801D2A"/>
    <w:rsid w:val="00803FAE"/>
    <w:rsid w:val="0080605F"/>
    <w:rsid w:val="0080729F"/>
    <w:rsid w:val="00807786"/>
    <w:rsid w:val="00811FCB"/>
    <w:rsid w:val="008158D6"/>
    <w:rsid w:val="00817196"/>
    <w:rsid w:val="00817EDE"/>
    <w:rsid w:val="00820F60"/>
    <w:rsid w:val="008235DB"/>
    <w:rsid w:val="00824AB4"/>
    <w:rsid w:val="00825C42"/>
    <w:rsid w:val="00825D25"/>
    <w:rsid w:val="00827D6F"/>
    <w:rsid w:val="00830281"/>
    <w:rsid w:val="00831093"/>
    <w:rsid w:val="008376AC"/>
    <w:rsid w:val="00840C74"/>
    <w:rsid w:val="008425B7"/>
    <w:rsid w:val="008444E8"/>
    <w:rsid w:val="00844E80"/>
    <w:rsid w:val="0084557C"/>
    <w:rsid w:val="00846FE7"/>
    <w:rsid w:val="0084780B"/>
    <w:rsid w:val="00850CEC"/>
    <w:rsid w:val="00852222"/>
    <w:rsid w:val="00852C5B"/>
    <w:rsid w:val="00856911"/>
    <w:rsid w:val="00860708"/>
    <w:rsid w:val="008629C1"/>
    <w:rsid w:val="008677FD"/>
    <w:rsid w:val="008706D4"/>
    <w:rsid w:val="00870F8A"/>
    <w:rsid w:val="00871379"/>
    <w:rsid w:val="008719A4"/>
    <w:rsid w:val="00871D23"/>
    <w:rsid w:val="00874312"/>
    <w:rsid w:val="0087437C"/>
    <w:rsid w:val="0087510D"/>
    <w:rsid w:val="00875CD7"/>
    <w:rsid w:val="0087611F"/>
    <w:rsid w:val="00876B4D"/>
    <w:rsid w:val="00877AB7"/>
    <w:rsid w:val="00877DA9"/>
    <w:rsid w:val="00877F18"/>
    <w:rsid w:val="00881370"/>
    <w:rsid w:val="00886A9F"/>
    <w:rsid w:val="00894A88"/>
    <w:rsid w:val="00894AEA"/>
    <w:rsid w:val="00895386"/>
    <w:rsid w:val="008A04E6"/>
    <w:rsid w:val="008A21FF"/>
    <w:rsid w:val="008A2CE2"/>
    <w:rsid w:val="008A30AC"/>
    <w:rsid w:val="008A44B8"/>
    <w:rsid w:val="008A51A8"/>
    <w:rsid w:val="008A54C7"/>
    <w:rsid w:val="008A58BD"/>
    <w:rsid w:val="008A77D8"/>
    <w:rsid w:val="008A7972"/>
    <w:rsid w:val="008B0483"/>
    <w:rsid w:val="008B120C"/>
    <w:rsid w:val="008B51A0"/>
    <w:rsid w:val="008B592A"/>
    <w:rsid w:val="008B62FD"/>
    <w:rsid w:val="008B7B5C"/>
    <w:rsid w:val="008C0C99"/>
    <w:rsid w:val="008C2017"/>
    <w:rsid w:val="008C4958"/>
    <w:rsid w:val="008C4BAA"/>
    <w:rsid w:val="008C62DB"/>
    <w:rsid w:val="008C6AE8"/>
    <w:rsid w:val="008C7573"/>
    <w:rsid w:val="008D34F1"/>
    <w:rsid w:val="008D39D8"/>
    <w:rsid w:val="008D4400"/>
    <w:rsid w:val="008D4C46"/>
    <w:rsid w:val="008D6AAD"/>
    <w:rsid w:val="008D6D1A"/>
    <w:rsid w:val="008D7A75"/>
    <w:rsid w:val="008E065E"/>
    <w:rsid w:val="008E0927"/>
    <w:rsid w:val="008E1909"/>
    <w:rsid w:val="008E26BF"/>
    <w:rsid w:val="008E33FD"/>
    <w:rsid w:val="008E64B1"/>
    <w:rsid w:val="008F1EAB"/>
    <w:rsid w:val="008F2A48"/>
    <w:rsid w:val="008F33DC"/>
    <w:rsid w:val="008F477F"/>
    <w:rsid w:val="009010E1"/>
    <w:rsid w:val="00902350"/>
    <w:rsid w:val="0090336B"/>
    <w:rsid w:val="009035A1"/>
    <w:rsid w:val="009053AA"/>
    <w:rsid w:val="00906939"/>
    <w:rsid w:val="00910B7D"/>
    <w:rsid w:val="00911DFB"/>
    <w:rsid w:val="009139D9"/>
    <w:rsid w:val="00914AD8"/>
    <w:rsid w:val="00916079"/>
    <w:rsid w:val="00917BC8"/>
    <w:rsid w:val="00917CE9"/>
    <w:rsid w:val="00920BF2"/>
    <w:rsid w:val="00922010"/>
    <w:rsid w:val="00923A4C"/>
    <w:rsid w:val="00924F58"/>
    <w:rsid w:val="00926557"/>
    <w:rsid w:val="00931BD9"/>
    <w:rsid w:val="009335B0"/>
    <w:rsid w:val="0093526E"/>
    <w:rsid w:val="009368F3"/>
    <w:rsid w:val="00937430"/>
    <w:rsid w:val="00941636"/>
    <w:rsid w:val="00942CF1"/>
    <w:rsid w:val="00943742"/>
    <w:rsid w:val="00945C05"/>
    <w:rsid w:val="00946945"/>
    <w:rsid w:val="00947713"/>
    <w:rsid w:val="00947EB9"/>
    <w:rsid w:val="009506C8"/>
    <w:rsid w:val="00950DE7"/>
    <w:rsid w:val="009515F8"/>
    <w:rsid w:val="00952F57"/>
    <w:rsid w:val="00953920"/>
    <w:rsid w:val="00953D47"/>
    <w:rsid w:val="00954FE7"/>
    <w:rsid w:val="0095681E"/>
    <w:rsid w:val="009572D4"/>
    <w:rsid w:val="00960169"/>
    <w:rsid w:val="00961921"/>
    <w:rsid w:val="00962A55"/>
    <w:rsid w:val="009637DE"/>
    <w:rsid w:val="0096430A"/>
    <w:rsid w:val="0096554B"/>
    <w:rsid w:val="0096584A"/>
    <w:rsid w:val="00971AD3"/>
    <w:rsid w:val="00971F08"/>
    <w:rsid w:val="009720C8"/>
    <w:rsid w:val="0097434C"/>
    <w:rsid w:val="0097603D"/>
    <w:rsid w:val="00976949"/>
    <w:rsid w:val="00980477"/>
    <w:rsid w:val="009808B3"/>
    <w:rsid w:val="00985253"/>
    <w:rsid w:val="009853B3"/>
    <w:rsid w:val="009874FD"/>
    <w:rsid w:val="00990630"/>
    <w:rsid w:val="00991761"/>
    <w:rsid w:val="00994DCA"/>
    <w:rsid w:val="00995D98"/>
    <w:rsid w:val="009960EC"/>
    <w:rsid w:val="0099668D"/>
    <w:rsid w:val="009970DD"/>
    <w:rsid w:val="009A0FBA"/>
    <w:rsid w:val="009A1601"/>
    <w:rsid w:val="009A2227"/>
    <w:rsid w:val="009A462D"/>
    <w:rsid w:val="009A5CBA"/>
    <w:rsid w:val="009B0B70"/>
    <w:rsid w:val="009B1F30"/>
    <w:rsid w:val="009B3AC2"/>
    <w:rsid w:val="009B4DF4"/>
    <w:rsid w:val="009B564E"/>
    <w:rsid w:val="009B6FE2"/>
    <w:rsid w:val="009B7E87"/>
    <w:rsid w:val="009C403E"/>
    <w:rsid w:val="009C4F06"/>
    <w:rsid w:val="009D4FF0"/>
    <w:rsid w:val="009D6E5C"/>
    <w:rsid w:val="009D703C"/>
    <w:rsid w:val="009D718F"/>
    <w:rsid w:val="009E068F"/>
    <w:rsid w:val="009E14E0"/>
    <w:rsid w:val="009E35DB"/>
    <w:rsid w:val="009E47A3"/>
    <w:rsid w:val="009E5BE3"/>
    <w:rsid w:val="009E5C64"/>
    <w:rsid w:val="009F08F3"/>
    <w:rsid w:val="009F1ECE"/>
    <w:rsid w:val="009F22C6"/>
    <w:rsid w:val="009F2A05"/>
    <w:rsid w:val="009F344F"/>
    <w:rsid w:val="00A0431E"/>
    <w:rsid w:val="00A048A8"/>
    <w:rsid w:val="00A04CEC"/>
    <w:rsid w:val="00A04F49"/>
    <w:rsid w:val="00A11EB6"/>
    <w:rsid w:val="00A13398"/>
    <w:rsid w:val="00A13E54"/>
    <w:rsid w:val="00A14BC1"/>
    <w:rsid w:val="00A154EE"/>
    <w:rsid w:val="00A17F63"/>
    <w:rsid w:val="00A2193B"/>
    <w:rsid w:val="00A2351A"/>
    <w:rsid w:val="00A264A9"/>
    <w:rsid w:val="00A27785"/>
    <w:rsid w:val="00A30187"/>
    <w:rsid w:val="00A3448A"/>
    <w:rsid w:val="00A36297"/>
    <w:rsid w:val="00A40A3E"/>
    <w:rsid w:val="00A41E2B"/>
    <w:rsid w:val="00A43BEE"/>
    <w:rsid w:val="00A45B74"/>
    <w:rsid w:val="00A470C8"/>
    <w:rsid w:val="00A47144"/>
    <w:rsid w:val="00A52BC7"/>
    <w:rsid w:val="00A52E1D"/>
    <w:rsid w:val="00A57F89"/>
    <w:rsid w:val="00A605B2"/>
    <w:rsid w:val="00A6131E"/>
    <w:rsid w:val="00A61499"/>
    <w:rsid w:val="00A62A77"/>
    <w:rsid w:val="00A63483"/>
    <w:rsid w:val="00A63AC4"/>
    <w:rsid w:val="00A657D7"/>
    <w:rsid w:val="00A660AC"/>
    <w:rsid w:val="00A67E6C"/>
    <w:rsid w:val="00A7199C"/>
    <w:rsid w:val="00A71B99"/>
    <w:rsid w:val="00A71F8C"/>
    <w:rsid w:val="00A739D0"/>
    <w:rsid w:val="00A761D4"/>
    <w:rsid w:val="00A77EC4"/>
    <w:rsid w:val="00A92879"/>
    <w:rsid w:val="00A93A66"/>
    <w:rsid w:val="00A9442A"/>
    <w:rsid w:val="00AA016F"/>
    <w:rsid w:val="00AA1ED6"/>
    <w:rsid w:val="00AA2B2F"/>
    <w:rsid w:val="00AA51D6"/>
    <w:rsid w:val="00AA63D4"/>
    <w:rsid w:val="00AB0BC8"/>
    <w:rsid w:val="00AB11CA"/>
    <w:rsid w:val="00AB14D9"/>
    <w:rsid w:val="00AB322C"/>
    <w:rsid w:val="00AB395E"/>
    <w:rsid w:val="00AB4AB8"/>
    <w:rsid w:val="00AB655E"/>
    <w:rsid w:val="00AC0051"/>
    <w:rsid w:val="00AC007F"/>
    <w:rsid w:val="00AC2ECD"/>
    <w:rsid w:val="00AC3119"/>
    <w:rsid w:val="00AC49FB"/>
    <w:rsid w:val="00AC5A10"/>
    <w:rsid w:val="00AC6EAF"/>
    <w:rsid w:val="00AD0AA3"/>
    <w:rsid w:val="00AD3E1E"/>
    <w:rsid w:val="00AD3F94"/>
    <w:rsid w:val="00AD4632"/>
    <w:rsid w:val="00AD4A5A"/>
    <w:rsid w:val="00AD4A89"/>
    <w:rsid w:val="00AD62ED"/>
    <w:rsid w:val="00AE00BC"/>
    <w:rsid w:val="00AE27AC"/>
    <w:rsid w:val="00AE40E0"/>
    <w:rsid w:val="00AE4DBA"/>
    <w:rsid w:val="00AE4F07"/>
    <w:rsid w:val="00AE5B6C"/>
    <w:rsid w:val="00AE7026"/>
    <w:rsid w:val="00AF1C5D"/>
    <w:rsid w:val="00AF334D"/>
    <w:rsid w:val="00AF42D7"/>
    <w:rsid w:val="00AF4B8D"/>
    <w:rsid w:val="00B002C5"/>
    <w:rsid w:val="00B006FE"/>
    <w:rsid w:val="00B007CB"/>
    <w:rsid w:val="00B02AA9"/>
    <w:rsid w:val="00B02FA3"/>
    <w:rsid w:val="00B05084"/>
    <w:rsid w:val="00B07085"/>
    <w:rsid w:val="00B0763C"/>
    <w:rsid w:val="00B10EBC"/>
    <w:rsid w:val="00B1336E"/>
    <w:rsid w:val="00B147BA"/>
    <w:rsid w:val="00B157F9"/>
    <w:rsid w:val="00B167F1"/>
    <w:rsid w:val="00B20256"/>
    <w:rsid w:val="00B20D09"/>
    <w:rsid w:val="00B24F62"/>
    <w:rsid w:val="00B2763F"/>
    <w:rsid w:val="00B27AAC"/>
    <w:rsid w:val="00B30929"/>
    <w:rsid w:val="00B337E3"/>
    <w:rsid w:val="00B372AA"/>
    <w:rsid w:val="00B40445"/>
    <w:rsid w:val="00B410E9"/>
    <w:rsid w:val="00B41888"/>
    <w:rsid w:val="00B42BDB"/>
    <w:rsid w:val="00B43EEE"/>
    <w:rsid w:val="00B45A52"/>
    <w:rsid w:val="00B46175"/>
    <w:rsid w:val="00B54EFD"/>
    <w:rsid w:val="00B62AAA"/>
    <w:rsid w:val="00B664C7"/>
    <w:rsid w:val="00B72441"/>
    <w:rsid w:val="00B73111"/>
    <w:rsid w:val="00B739F6"/>
    <w:rsid w:val="00B742C4"/>
    <w:rsid w:val="00B808B9"/>
    <w:rsid w:val="00B81A6C"/>
    <w:rsid w:val="00B85DE5"/>
    <w:rsid w:val="00B87E80"/>
    <w:rsid w:val="00B90F73"/>
    <w:rsid w:val="00B92168"/>
    <w:rsid w:val="00B9218E"/>
    <w:rsid w:val="00B93B59"/>
    <w:rsid w:val="00B9406A"/>
    <w:rsid w:val="00BA2280"/>
    <w:rsid w:val="00BA2A08"/>
    <w:rsid w:val="00BA56D2"/>
    <w:rsid w:val="00BA76E0"/>
    <w:rsid w:val="00BB2A25"/>
    <w:rsid w:val="00BB2C21"/>
    <w:rsid w:val="00BB3B7A"/>
    <w:rsid w:val="00BB51E9"/>
    <w:rsid w:val="00BB55D8"/>
    <w:rsid w:val="00BC0FDC"/>
    <w:rsid w:val="00BC3053"/>
    <w:rsid w:val="00BC3136"/>
    <w:rsid w:val="00BC4D2E"/>
    <w:rsid w:val="00BD1E95"/>
    <w:rsid w:val="00BD2783"/>
    <w:rsid w:val="00BD31FB"/>
    <w:rsid w:val="00BD3386"/>
    <w:rsid w:val="00BD48AC"/>
    <w:rsid w:val="00BD5F1A"/>
    <w:rsid w:val="00BE0148"/>
    <w:rsid w:val="00BE1234"/>
    <w:rsid w:val="00BE2FA6"/>
    <w:rsid w:val="00BE333F"/>
    <w:rsid w:val="00BE7406"/>
    <w:rsid w:val="00BE7603"/>
    <w:rsid w:val="00BE77F8"/>
    <w:rsid w:val="00BF1A16"/>
    <w:rsid w:val="00BF3279"/>
    <w:rsid w:val="00BF4F03"/>
    <w:rsid w:val="00BF74C7"/>
    <w:rsid w:val="00C015F1"/>
    <w:rsid w:val="00C01F33"/>
    <w:rsid w:val="00C02CC6"/>
    <w:rsid w:val="00C040F7"/>
    <w:rsid w:val="00C041B0"/>
    <w:rsid w:val="00C044AB"/>
    <w:rsid w:val="00C051E6"/>
    <w:rsid w:val="00C05706"/>
    <w:rsid w:val="00C07377"/>
    <w:rsid w:val="00C10478"/>
    <w:rsid w:val="00C12107"/>
    <w:rsid w:val="00C14D4B"/>
    <w:rsid w:val="00C154BB"/>
    <w:rsid w:val="00C15D80"/>
    <w:rsid w:val="00C15F24"/>
    <w:rsid w:val="00C26218"/>
    <w:rsid w:val="00C26FAA"/>
    <w:rsid w:val="00C279B5"/>
    <w:rsid w:val="00C27C45"/>
    <w:rsid w:val="00C31452"/>
    <w:rsid w:val="00C34BC2"/>
    <w:rsid w:val="00C3719D"/>
    <w:rsid w:val="00C40290"/>
    <w:rsid w:val="00C43D97"/>
    <w:rsid w:val="00C450CF"/>
    <w:rsid w:val="00C45E07"/>
    <w:rsid w:val="00C519C5"/>
    <w:rsid w:val="00C54995"/>
    <w:rsid w:val="00C54D41"/>
    <w:rsid w:val="00C570EB"/>
    <w:rsid w:val="00C60783"/>
    <w:rsid w:val="00C60961"/>
    <w:rsid w:val="00C628AA"/>
    <w:rsid w:val="00C64672"/>
    <w:rsid w:val="00C6766D"/>
    <w:rsid w:val="00C67AB8"/>
    <w:rsid w:val="00C67E3A"/>
    <w:rsid w:val="00C701B5"/>
    <w:rsid w:val="00C705E9"/>
    <w:rsid w:val="00C70697"/>
    <w:rsid w:val="00C70BF1"/>
    <w:rsid w:val="00C71C53"/>
    <w:rsid w:val="00C71CE0"/>
    <w:rsid w:val="00C72AE5"/>
    <w:rsid w:val="00C72EF4"/>
    <w:rsid w:val="00C75D2F"/>
    <w:rsid w:val="00C761E8"/>
    <w:rsid w:val="00C767BE"/>
    <w:rsid w:val="00C76963"/>
    <w:rsid w:val="00C76E3C"/>
    <w:rsid w:val="00C77FCB"/>
    <w:rsid w:val="00C81568"/>
    <w:rsid w:val="00C84A64"/>
    <w:rsid w:val="00C9027A"/>
    <w:rsid w:val="00C9068E"/>
    <w:rsid w:val="00C93C4B"/>
    <w:rsid w:val="00C944AB"/>
    <w:rsid w:val="00C95B40"/>
    <w:rsid w:val="00CA1ED8"/>
    <w:rsid w:val="00CA5EF3"/>
    <w:rsid w:val="00CA6AB0"/>
    <w:rsid w:val="00CB185D"/>
    <w:rsid w:val="00CB1F63"/>
    <w:rsid w:val="00CB7170"/>
    <w:rsid w:val="00CC040E"/>
    <w:rsid w:val="00CC111F"/>
    <w:rsid w:val="00CC2011"/>
    <w:rsid w:val="00CC36D8"/>
    <w:rsid w:val="00CC3EA0"/>
    <w:rsid w:val="00CC7B45"/>
    <w:rsid w:val="00CD1188"/>
    <w:rsid w:val="00CD2ED1"/>
    <w:rsid w:val="00CD337B"/>
    <w:rsid w:val="00CD70CF"/>
    <w:rsid w:val="00CE0424"/>
    <w:rsid w:val="00CE3883"/>
    <w:rsid w:val="00CE7561"/>
    <w:rsid w:val="00CF1354"/>
    <w:rsid w:val="00CF2182"/>
    <w:rsid w:val="00CF3B1F"/>
    <w:rsid w:val="00CF3BF6"/>
    <w:rsid w:val="00CF5BE3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62A1"/>
    <w:rsid w:val="00D1667D"/>
    <w:rsid w:val="00D22FFD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446B8"/>
    <w:rsid w:val="00D44B18"/>
    <w:rsid w:val="00D4650B"/>
    <w:rsid w:val="00D546FF"/>
    <w:rsid w:val="00D55AD5"/>
    <w:rsid w:val="00D566AB"/>
    <w:rsid w:val="00D576CA"/>
    <w:rsid w:val="00D6077F"/>
    <w:rsid w:val="00D60E13"/>
    <w:rsid w:val="00D613FE"/>
    <w:rsid w:val="00D61AF5"/>
    <w:rsid w:val="00D62CD5"/>
    <w:rsid w:val="00D6435F"/>
    <w:rsid w:val="00D65045"/>
    <w:rsid w:val="00D652B5"/>
    <w:rsid w:val="00D66155"/>
    <w:rsid w:val="00D708B0"/>
    <w:rsid w:val="00D77B1D"/>
    <w:rsid w:val="00D8021F"/>
    <w:rsid w:val="00D80383"/>
    <w:rsid w:val="00D823C6"/>
    <w:rsid w:val="00D866C6"/>
    <w:rsid w:val="00D86CA3"/>
    <w:rsid w:val="00D871CE"/>
    <w:rsid w:val="00D9196D"/>
    <w:rsid w:val="00D92218"/>
    <w:rsid w:val="00D92982"/>
    <w:rsid w:val="00D9341A"/>
    <w:rsid w:val="00DA305E"/>
    <w:rsid w:val="00DA3130"/>
    <w:rsid w:val="00DA5007"/>
    <w:rsid w:val="00DA5417"/>
    <w:rsid w:val="00DA56E8"/>
    <w:rsid w:val="00DA7886"/>
    <w:rsid w:val="00DB0A9F"/>
    <w:rsid w:val="00DB0D55"/>
    <w:rsid w:val="00DB377D"/>
    <w:rsid w:val="00DB68EE"/>
    <w:rsid w:val="00DB6E46"/>
    <w:rsid w:val="00DB6F4A"/>
    <w:rsid w:val="00DC2D36"/>
    <w:rsid w:val="00DC53EF"/>
    <w:rsid w:val="00DD3ABD"/>
    <w:rsid w:val="00DD445D"/>
    <w:rsid w:val="00DE0DB8"/>
    <w:rsid w:val="00DE4E1F"/>
    <w:rsid w:val="00DE5608"/>
    <w:rsid w:val="00DE58D0"/>
    <w:rsid w:val="00DE654F"/>
    <w:rsid w:val="00DF0B6E"/>
    <w:rsid w:val="00DF15E0"/>
    <w:rsid w:val="00DF37A0"/>
    <w:rsid w:val="00DF3936"/>
    <w:rsid w:val="00E01966"/>
    <w:rsid w:val="00E04CF8"/>
    <w:rsid w:val="00E110E7"/>
    <w:rsid w:val="00E11A9A"/>
    <w:rsid w:val="00E11B20"/>
    <w:rsid w:val="00E15EFD"/>
    <w:rsid w:val="00E17FA2"/>
    <w:rsid w:val="00E22330"/>
    <w:rsid w:val="00E23C9C"/>
    <w:rsid w:val="00E2541D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37A17"/>
    <w:rsid w:val="00E43047"/>
    <w:rsid w:val="00E446F1"/>
    <w:rsid w:val="00E46886"/>
    <w:rsid w:val="00E4790F"/>
    <w:rsid w:val="00E47AEF"/>
    <w:rsid w:val="00E47DCF"/>
    <w:rsid w:val="00E5318C"/>
    <w:rsid w:val="00E53B75"/>
    <w:rsid w:val="00E54E3B"/>
    <w:rsid w:val="00E57565"/>
    <w:rsid w:val="00E57C32"/>
    <w:rsid w:val="00E63838"/>
    <w:rsid w:val="00E63FD9"/>
    <w:rsid w:val="00E64434"/>
    <w:rsid w:val="00E64C0F"/>
    <w:rsid w:val="00E662A3"/>
    <w:rsid w:val="00E67C51"/>
    <w:rsid w:val="00E72BFD"/>
    <w:rsid w:val="00E72EFC"/>
    <w:rsid w:val="00E758EC"/>
    <w:rsid w:val="00E76B0D"/>
    <w:rsid w:val="00E8234C"/>
    <w:rsid w:val="00E8264D"/>
    <w:rsid w:val="00E83AA9"/>
    <w:rsid w:val="00E85928"/>
    <w:rsid w:val="00E87822"/>
    <w:rsid w:val="00E90395"/>
    <w:rsid w:val="00E90E49"/>
    <w:rsid w:val="00E91612"/>
    <w:rsid w:val="00E917F9"/>
    <w:rsid w:val="00E9291C"/>
    <w:rsid w:val="00E93C72"/>
    <w:rsid w:val="00E93D97"/>
    <w:rsid w:val="00E93FFE"/>
    <w:rsid w:val="00E94F8A"/>
    <w:rsid w:val="00E9776D"/>
    <w:rsid w:val="00EA1EA3"/>
    <w:rsid w:val="00EA57B1"/>
    <w:rsid w:val="00EA7A41"/>
    <w:rsid w:val="00EB077B"/>
    <w:rsid w:val="00EB2436"/>
    <w:rsid w:val="00EB4E1A"/>
    <w:rsid w:val="00EB4EA2"/>
    <w:rsid w:val="00EC01AF"/>
    <w:rsid w:val="00EC27C6"/>
    <w:rsid w:val="00EC4207"/>
    <w:rsid w:val="00EC5653"/>
    <w:rsid w:val="00EC60B5"/>
    <w:rsid w:val="00EC71CE"/>
    <w:rsid w:val="00ED1006"/>
    <w:rsid w:val="00ED1FAE"/>
    <w:rsid w:val="00EE0565"/>
    <w:rsid w:val="00EE3932"/>
    <w:rsid w:val="00EE3D10"/>
    <w:rsid w:val="00EE5835"/>
    <w:rsid w:val="00EE7EFF"/>
    <w:rsid w:val="00EF18FE"/>
    <w:rsid w:val="00EF3CB1"/>
    <w:rsid w:val="00EF5787"/>
    <w:rsid w:val="00EF5FA3"/>
    <w:rsid w:val="00EF60D0"/>
    <w:rsid w:val="00F04C91"/>
    <w:rsid w:val="00F0528D"/>
    <w:rsid w:val="00F06C67"/>
    <w:rsid w:val="00F06DFD"/>
    <w:rsid w:val="00F071D1"/>
    <w:rsid w:val="00F07533"/>
    <w:rsid w:val="00F10031"/>
    <w:rsid w:val="00F10629"/>
    <w:rsid w:val="00F15841"/>
    <w:rsid w:val="00F15FA5"/>
    <w:rsid w:val="00F20398"/>
    <w:rsid w:val="00F2046B"/>
    <w:rsid w:val="00F209B7"/>
    <w:rsid w:val="00F2376F"/>
    <w:rsid w:val="00F243D8"/>
    <w:rsid w:val="00F30828"/>
    <w:rsid w:val="00F313D6"/>
    <w:rsid w:val="00F359B1"/>
    <w:rsid w:val="00F379DF"/>
    <w:rsid w:val="00F37CDB"/>
    <w:rsid w:val="00F40F0C"/>
    <w:rsid w:val="00F4766C"/>
    <w:rsid w:val="00F47D60"/>
    <w:rsid w:val="00F507D1"/>
    <w:rsid w:val="00F51874"/>
    <w:rsid w:val="00F519CE"/>
    <w:rsid w:val="00F51ADA"/>
    <w:rsid w:val="00F5379B"/>
    <w:rsid w:val="00F607C5"/>
    <w:rsid w:val="00F60DEA"/>
    <w:rsid w:val="00F6302A"/>
    <w:rsid w:val="00F63E88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751"/>
    <w:rsid w:val="00F76EFA"/>
    <w:rsid w:val="00F804BE"/>
    <w:rsid w:val="00F81579"/>
    <w:rsid w:val="00F817CE"/>
    <w:rsid w:val="00F8456C"/>
    <w:rsid w:val="00F84E0D"/>
    <w:rsid w:val="00F859D8"/>
    <w:rsid w:val="00F868F5"/>
    <w:rsid w:val="00F9056A"/>
    <w:rsid w:val="00F90F8D"/>
    <w:rsid w:val="00F918F8"/>
    <w:rsid w:val="00F92782"/>
    <w:rsid w:val="00F93AA9"/>
    <w:rsid w:val="00F96985"/>
    <w:rsid w:val="00F97838"/>
    <w:rsid w:val="00FA2292"/>
    <w:rsid w:val="00FA2BB3"/>
    <w:rsid w:val="00FA4486"/>
    <w:rsid w:val="00FB2463"/>
    <w:rsid w:val="00FB2BC9"/>
    <w:rsid w:val="00FB4C80"/>
    <w:rsid w:val="00FB4F09"/>
    <w:rsid w:val="00FB5ECC"/>
    <w:rsid w:val="00FB6A6A"/>
    <w:rsid w:val="00FC4AD0"/>
    <w:rsid w:val="00FC7429"/>
    <w:rsid w:val="00FD0028"/>
    <w:rsid w:val="00FD00F1"/>
    <w:rsid w:val="00FD07F6"/>
    <w:rsid w:val="00FD1147"/>
    <w:rsid w:val="00FD1EC8"/>
    <w:rsid w:val="00FD3FB3"/>
    <w:rsid w:val="00FD47ED"/>
    <w:rsid w:val="00FD57AA"/>
    <w:rsid w:val="00FD74DB"/>
    <w:rsid w:val="00FD7660"/>
    <w:rsid w:val="00FE0210"/>
    <w:rsid w:val="00FE0655"/>
    <w:rsid w:val="00FE2365"/>
    <w:rsid w:val="00FE4C7B"/>
    <w:rsid w:val="00FE719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2A9C7F9"/>
  <w15:chartTrackingRefBased/>
  <w15:docId w15:val="{DD2E9A1C-E940-4877-B01D-B2F01FEBF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uiPriority w:val="99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3021FE"/>
    <w:rPr>
      <w:rFonts w:ascii="Arial" w:hAnsi="Arial"/>
      <w:lang w:val="en-GB" w:eastAsia="en-US"/>
    </w:rPr>
  </w:style>
  <w:style w:type="paragraph" w:customStyle="1" w:styleId="textintend1">
    <w:name w:val="text intend 1"/>
    <w:basedOn w:val="Normal"/>
    <w:rsid w:val="003021FE"/>
    <w:pPr>
      <w:numPr>
        <w:numId w:val="17"/>
      </w:numPr>
    </w:pPr>
    <w:rPr>
      <w:rFonts w:ascii="Times New Roman" w:eastAsia="MS Mincho" w:hAnsi="Times New Roman"/>
      <w:sz w:val="24"/>
      <w:lang w:val="en-US" w:eastAsia="en-GB"/>
    </w:rPr>
  </w:style>
  <w:style w:type="paragraph" w:customStyle="1" w:styleId="NO">
    <w:name w:val="NO"/>
    <w:basedOn w:val="Normal"/>
    <w:rsid w:val="000F2652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1Zchn">
    <w:name w:val="B1 Zchn"/>
    <w:rsid w:val="000F2652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PL">
    <w:name w:val="PL"/>
    <w:link w:val="PLChar"/>
    <w:rsid w:val="00160A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160AF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160A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60AF0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nhideWhenUsed/>
    <w:rsid w:val="00747A97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794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uiPriority w:val="99"/>
    <w:locked/>
    <w:rsid w:val="00AE7026"/>
    <w:rPr>
      <w:lang w:eastAsia="en-US"/>
    </w:rPr>
  </w:style>
  <w:style w:type="character" w:customStyle="1" w:styleId="FootnoteTextChar">
    <w:name w:val="Footnote Text Char"/>
    <w:link w:val="FootnoteText"/>
    <w:semiHidden/>
    <w:rsid w:val="000627B0"/>
    <w:rPr>
      <w:rFonts w:ascii="Arial" w:hAnsi="Arial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627B0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1162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7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00807-527C-45B3-878C-F5DBBEC2E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83</TotalTime>
  <Pages>5</Pages>
  <Words>2194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cp:lastModifiedBy>Johan Bergman</cp:lastModifiedBy>
  <cp:revision>50</cp:revision>
  <cp:lastPrinted>2008-01-31T07:09:00Z</cp:lastPrinted>
  <dcterms:created xsi:type="dcterms:W3CDTF">2016-11-02T12:25:00Z</dcterms:created>
  <dcterms:modified xsi:type="dcterms:W3CDTF">2016-11-05T10:02:00Z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